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B52C7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B52C7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B52C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B52C7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B52C7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B52C7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B52C7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7D5B8AF8" w14:textId="3857FC02" w:rsidR="001273B1" w:rsidRPr="004A0C6C" w:rsidRDefault="00980401" w:rsidP="001273B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1273B1">
        <w:rPr>
          <w:rFonts w:ascii="Calibri" w:eastAsia="Calibri" w:hAnsi="Calibri" w:cs="Times New Roman"/>
          <w:sz w:val="22"/>
          <w:szCs w:val="22"/>
          <w:lang w:eastAsia="en-US"/>
        </w:rPr>
        <w:t>92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1273B1">
        <w:rPr>
          <w:rFonts w:ascii="Calibri" w:eastAsia="Calibri" w:hAnsi="Calibri" w:cs="Times New Roman"/>
          <w:sz w:val="22"/>
          <w:szCs w:val="22"/>
          <w:lang w:eastAsia="en-US"/>
        </w:rPr>
        <w:t>5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B44D97">
        <w:rPr>
          <w:rFonts w:ascii="Calibri" w:eastAsia="Calibri" w:hAnsi="Calibri" w:cs="Times New Roman"/>
          <w:sz w:val="22"/>
          <w:szCs w:val="22"/>
          <w:lang w:eastAsia="en-US"/>
        </w:rPr>
        <w:t>12</w:t>
      </w:r>
    </w:p>
    <w:p w14:paraId="29CF6567" w14:textId="6498C818" w:rsidR="0029459E" w:rsidRPr="001273B1" w:rsidRDefault="001273B1" w:rsidP="001273B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 xml:space="preserve">Datum: </w:t>
      </w:r>
      <w:r w:rsidR="00B44D97">
        <w:rPr>
          <w:rFonts w:ascii="Calibri" w:eastAsia="Calibri" w:hAnsi="Calibri" w:cs="Times New Roman"/>
          <w:sz w:val="22"/>
          <w:szCs w:val="22"/>
          <w:lang w:eastAsia="en-US"/>
        </w:rPr>
        <w:t>13</w:t>
      </w: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 xml:space="preserve">. </w:t>
      </w:r>
      <w:r w:rsidR="00B44D97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9B564C">
        <w:rPr>
          <w:rFonts w:ascii="Calibri" w:eastAsia="Calibri" w:hAnsi="Calibri" w:cs="Times New Roman"/>
          <w:sz w:val="22"/>
          <w:szCs w:val="22"/>
          <w:lang w:eastAsia="en-US"/>
        </w:rPr>
        <w:t>26</w:t>
      </w:r>
    </w:p>
    <w:p w14:paraId="1F9DD521" w14:textId="67751741" w:rsidR="00A65008" w:rsidRPr="00EB52C7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62FE0036" w14:textId="77777777" w:rsidR="001273B1" w:rsidRPr="00EB52C7" w:rsidRDefault="001273B1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B52C7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B52C7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B52C7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B52C7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0479F6E6" w:rsidR="00090431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B52C7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B52C7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B52C7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9F6AD1">
        <w:rPr>
          <w:rFonts w:ascii="Calibri" w:hAnsi="Calibri" w:cs="Calibri"/>
          <w:b/>
          <w:color w:val="00B050"/>
          <w:sz w:val="28"/>
          <w:szCs w:val="28"/>
        </w:rPr>
        <w:t>z oznako</w:t>
      </w:r>
    </w:p>
    <w:p w14:paraId="12EA60FA" w14:textId="62A8B77A" w:rsidR="009F6AD1" w:rsidRPr="00EB52C7" w:rsidRDefault="00036F7D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color w:val="00B050"/>
          <w:sz w:val="28"/>
          <w:szCs w:val="28"/>
        </w:rPr>
        <w:t>DIR</w:t>
      </w:r>
      <w:r w:rsidR="009F6AD1">
        <w:rPr>
          <w:rFonts w:ascii="Calibri" w:hAnsi="Calibri" w:cs="Calibri"/>
          <w:b/>
          <w:color w:val="00B050"/>
          <w:sz w:val="28"/>
          <w:szCs w:val="28"/>
        </w:rPr>
        <w:t>-ZDR-</w:t>
      </w:r>
      <w:r w:rsidR="00796F51" w:rsidRPr="001273B1">
        <w:rPr>
          <w:rFonts w:ascii="Calibri" w:hAnsi="Calibri" w:cs="Calibri"/>
          <w:b/>
          <w:color w:val="00B050"/>
          <w:sz w:val="28"/>
          <w:szCs w:val="28"/>
        </w:rPr>
        <w:t>43</w:t>
      </w:r>
      <w:r w:rsidR="009F6AD1" w:rsidRPr="001273B1">
        <w:rPr>
          <w:rFonts w:ascii="Calibri" w:hAnsi="Calibri" w:cs="Calibri"/>
          <w:b/>
          <w:color w:val="00B050"/>
          <w:sz w:val="28"/>
          <w:szCs w:val="28"/>
        </w:rPr>
        <w:t>-0</w:t>
      </w:r>
      <w:r w:rsidR="001273B1" w:rsidRPr="001273B1">
        <w:rPr>
          <w:rFonts w:ascii="Calibri" w:hAnsi="Calibri" w:cs="Calibri"/>
          <w:b/>
          <w:color w:val="00B050"/>
          <w:sz w:val="28"/>
          <w:szCs w:val="28"/>
        </w:rPr>
        <w:t>56</w:t>
      </w:r>
      <w:r w:rsidR="009F6AD1" w:rsidRPr="001273B1">
        <w:rPr>
          <w:rFonts w:ascii="Calibri" w:hAnsi="Calibri" w:cs="Calibri"/>
          <w:b/>
          <w:color w:val="00B050"/>
          <w:sz w:val="28"/>
          <w:szCs w:val="28"/>
        </w:rPr>
        <w:t>/25-S</w:t>
      </w:r>
    </w:p>
    <w:p w14:paraId="588C2398" w14:textId="539EE322" w:rsidR="000517BB" w:rsidRPr="00EB52C7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B52C7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B52C7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B52C7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B52C7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B52C7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Miklošičeva</w:t>
      </w:r>
      <w:r w:rsidR="00614B99" w:rsidRPr="00EB52C7">
        <w:rPr>
          <w:rFonts w:ascii="Calibri" w:hAnsi="Calibri" w:cs="Calibri"/>
          <w:sz w:val="22"/>
          <w:szCs w:val="22"/>
        </w:rPr>
        <w:t xml:space="preserve"> cesta</w:t>
      </w:r>
      <w:r w:rsidRPr="00EB52C7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B52C7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1000</w:t>
      </w:r>
      <w:r w:rsidR="00090431" w:rsidRPr="00EB52C7">
        <w:rPr>
          <w:rFonts w:ascii="Calibri" w:hAnsi="Calibri" w:cs="Calibri"/>
          <w:sz w:val="22"/>
          <w:szCs w:val="22"/>
        </w:rPr>
        <w:t xml:space="preserve"> Ljubljana</w:t>
      </w:r>
      <w:r w:rsidR="00A00C46" w:rsidRPr="00EB52C7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B52C7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(v nadaljevanju</w:t>
      </w:r>
      <w:r w:rsidR="000517BB" w:rsidRPr="00EB52C7">
        <w:rPr>
          <w:rFonts w:ascii="Calibri" w:hAnsi="Calibri" w:cs="Calibri"/>
          <w:sz w:val="22"/>
          <w:szCs w:val="22"/>
        </w:rPr>
        <w:t xml:space="preserve"> tudi kot:</w:t>
      </w:r>
      <w:r w:rsidRPr="00EB52C7">
        <w:rPr>
          <w:rFonts w:ascii="Calibri" w:hAnsi="Calibri" w:cs="Calibri"/>
          <w:sz w:val="22"/>
          <w:szCs w:val="22"/>
        </w:rPr>
        <w:t xml:space="preserve"> </w:t>
      </w:r>
      <w:r w:rsidR="000517BB" w:rsidRPr="00EB52C7">
        <w:rPr>
          <w:rFonts w:ascii="Calibri" w:hAnsi="Calibri" w:cs="Calibri"/>
          <w:sz w:val="22"/>
          <w:szCs w:val="22"/>
        </w:rPr>
        <w:t>»</w:t>
      </w:r>
      <w:r w:rsidRPr="00EB52C7">
        <w:rPr>
          <w:rFonts w:ascii="Calibri" w:hAnsi="Calibri" w:cs="Calibri"/>
          <w:sz w:val="22"/>
          <w:szCs w:val="22"/>
        </w:rPr>
        <w:t>ZZZS</w:t>
      </w:r>
      <w:r w:rsidR="000517BB" w:rsidRPr="00EB52C7">
        <w:rPr>
          <w:rFonts w:ascii="Calibri" w:hAnsi="Calibri" w:cs="Calibri"/>
          <w:sz w:val="22"/>
          <w:szCs w:val="22"/>
        </w:rPr>
        <w:t>«</w:t>
      </w:r>
      <w:r w:rsidRPr="00EB52C7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B52C7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B52C7">
        <w:rPr>
          <w:rFonts w:ascii="Calibri" w:hAnsi="Calibri" w:cs="Calibri"/>
          <w:color w:val="00B050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P</w:t>
      </w:r>
      <w:r w:rsidR="005A01E2" w:rsidRPr="00EB52C7">
        <w:rPr>
          <w:rFonts w:ascii="Calibri" w:hAnsi="Calibri" w:cs="Calibri"/>
          <w:sz w:val="22"/>
          <w:szCs w:val="22"/>
        </w:rPr>
        <w:t>ostopek</w:t>
      </w:r>
      <w:r w:rsidR="00A00B73" w:rsidRPr="00EB52C7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B52C7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C96759" w:rsidRPr="00EB52C7">
        <w:rPr>
          <w:rFonts w:ascii="Calibri" w:hAnsi="Calibri" w:cs="Calibri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97</w:t>
      </w:r>
      <w:r w:rsidRPr="00EB52C7">
        <w:rPr>
          <w:rFonts w:ascii="Calibri" w:hAnsi="Calibri" w:cs="Calibri"/>
          <w:sz w:val="22"/>
          <w:szCs w:val="22"/>
        </w:rPr>
        <w:t>.</w:t>
      </w:r>
      <w:r w:rsidR="00A00B73" w:rsidRPr="00EB52C7">
        <w:rPr>
          <w:rFonts w:ascii="Calibri" w:hAnsi="Calibri" w:cs="Calibri"/>
          <w:sz w:val="22"/>
          <w:szCs w:val="22"/>
        </w:rPr>
        <w:t xml:space="preserve"> in 98.</w:t>
      </w:r>
      <w:r w:rsidRPr="00EB52C7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B52C7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</w:p>
    <w:p w14:paraId="7BBAFAF2" w14:textId="1806C81A" w:rsidR="00090431" w:rsidRPr="00EB52C7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="004F49A4" w:rsidRPr="00EB52C7">
        <w:rPr>
          <w:rFonts w:ascii="Calibri" w:hAnsi="Calibri" w:cs="Calibri"/>
          <w:sz w:val="22"/>
          <w:szCs w:val="22"/>
        </w:rPr>
        <w:tab/>
      </w:r>
      <w:r w:rsidR="00E5515B">
        <w:rPr>
          <w:rFonts w:ascii="Calibri" w:hAnsi="Calibri" w:cs="Calibri"/>
          <w:bCs/>
          <w:sz w:val="22"/>
          <w:szCs w:val="22"/>
        </w:rPr>
        <w:t>DIR</w:t>
      </w:r>
      <w:r w:rsidR="0036545F" w:rsidRPr="00EB52C7">
        <w:rPr>
          <w:rFonts w:ascii="Calibri" w:hAnsi="Calibri" w:cs="Calibri"/>
          <w:bCs/>
          <w:sz w:val="22"/>
          <w:szCs w:val="22"/>
        </w:rPr>
        <w:t>-ZDR-</w:t>
      </w:r>
      <w:r w:rsidR="00796F51">
        <w:rPr>
          <w:rFonts w:ascii="Calibri" w:hAnsi="Calibri" w:cs="Calibri"/>
          <w:bCs/>
          <w:sz w:val="22"/>
          <w:szCs w:val="22"/>
        </w:rPr>
        <w:t>43</w:t>
      </w:r>
      <w:r w:rsidR="0036545F" w:rsidRPr="00EB52C7">
        <w:rPr>
          <w:rFonts w:ascii="Calibri" w:hAnsi="Calibri" w:cs="Calibri"/>
          <w:bCs/>
          <w:sz w:val="22"/>
          <w:szCs w:val="22"/>
        </w:rPr>
        <w:t>-</w:t>
      </w:r>
      <w:r w:rsidR="00E5515B" w:rsidRPr="001273B1">
        <w:rPr>
          <w:rFonts w:ascii="Calibri" w:hAnsi="Calibri" w:cs="Calibri"/>
          <w:bCs/>
          <w:sz w:val="22"/>
          <w:szCs w:val="22"/>
        </w:rPr>
        <w:t>0</w:t>
      </w:r>
      <w:r w:rsidR="001273B1" w:rsidRPr="001273B1">
        <w:rPr>
          <w:rFonts w:ascii="Calibri" w:hAnsi="Calibri" w:cs="Calibri"/>
          <w:bCs/>
          <w:sz w:val="22"/>
          <w:szCs w:val="22"/>
        </w:rPr>
        <w:t>56</w:t>
      </w:r>
      <w:r w:rsidR="0036545F" w:rsidRPr="001273B1">
        <w:rPr>
          <w:rFonts w:ascii="Calibri" w:hAnsi="Calibri" w:cs="Calibri"/>
          <w:bCs/>
          <w:sz w:val="22"/>
          <w:szCs w:val="22"/>
        </w:rPr>
        <w:t>/2</w:t>
      </w:r>
      <w:r w:rsidR="00D12805" w:rsidRPr="001273B1">
        <w:rPr>
          <w:rFonts w:ascii="Calibri" w:hAnsi="Calibri" w:cs="Calibri"/>
          <w:bCs/>
          <w:sz w:val="22"/>
          <w:szCs w:val="22"/>
        </w:rPr>
        <w:t>5</w:t>
      </w:r>
      <w:r w:rsidR="0036545F" w:rsidRPr="001273B1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618B25D6" w14:textId="3D053CE1" w:rsidR="00E641E8" w:rsidRPr="00EB52C7" w:rsidRDefault="000517BB" w:rsidP="006F3589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EB52C7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EB52C7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EB52C7">
        <w:rPr>
          <w:rFonts w:asciiTheme="minorHAnsi" w:hAnsiTheme="minorHAnsi" w:cstheme="minorHAnsi"/>
          <w:b/>
          <w:iCs/>
          <w:sz w:val="22"/>
          <w:szCs w:val="22"/>
        </w:rPr>
        <w:t>izvajanja nalog</w:t>
      </w:r>
      <w:r w:rsidR="006F3589" w:rsidRPr="00EB52C7">
        <w:rPr>
          <w:rFonts w:asciiTheme="minorHAnsi" w:hAnsiTheme="minorHAnsi" w:cstheme="minorHAnsi"/>
          <w:b/>
          <w:iCs/>
          <w:sz w:val="22"/>
          <w:szCs w:val="22"/>
        </w:rPr>
        <w:t xml:space="preserve"> zavarovalniško medicinskega nadzornika</w:t>
      </w:r>
    </w:p>
    <w:p w14:paraId="6CA5E356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B368563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E6C545F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27DDDE9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63F8335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56A96C8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05680967" w14:textId="77777777" w:rsidR="009F6AD1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31E914" w14:textId="77777777" w:rsidR="009F6AD1" w:rsidRPr="00EB52C7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27F3DE39" w:rsidR="00CE17E2" w:rsidRPr="00EB52C7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Naročnik vabi vse z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interesirane in usposoblj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e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 ponudnike, da </w:t>
      </w:r>
      <w:proofErr w:type="spellStart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B52C7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EB52C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B52C7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55083C5" w14:textId="77777777" w:rsidR="00796F51" w:rsidRDefault="00D12805" w:rsidP="00796F51">
      <w:pPr>
        <w:widowControl w:val="0"/>
        <w:suppressAutoHyphens/>
        <w:spacing w:after="120"/>
        <w:jc w:val="both"/>
        <w:rPr>
          <w:rFonts w:ascii="Calibri" w:hAnsi="Calibri" w:cs="Calibri"/>
          <w:bCs/>
          <w:sz w:val="22"/>
          <w:szCs w:val="22"/>
        </w:rPr>
      </w:pPr>
      <w:r w:rsidRPr="00D12805">
        <w:rPr>
          <w:rFonts w:ascii="Calibri" w:hAnsi="Calibri" w:cs="Calibri"/>
          <w:bCs/>
          <w:sz w:val="22"/>
          <w:szCs w:val="22"/>
        </w:rPr>
        <w:t xml:space="preserve">Predmet javnega naročila so storitve zavarovalniško medicinskega nadzora zdravstvenih delavcev za potrebe ZZZS za obdobje od sklenitve pogodb do 31. 12. 2028, in sicer natančneje storitve izvajanja nadzora v zdravstveni dejavnosti na področju </w:t>
      </w:r>
      <w:bookmarkStart w:id="6" w:name="_Hlk55980518"/>
      <w:bookmarkEnd w:id="5"/>
      <w:r w:rsidR="00796F51" w:rsidRPr="00796F51">
        <w:rPr>
          <w:rFonts w:ascii="Calibri" w:hAnsi="Calibri" w:cs="Calibri"/>
          <w:bCs/>
          <w:sz w:val="22"/>
          <w:szCs w:val="22"/>
        </w:rPr>
        <w:t>specialističnih ambulant in bolnišnične obravnave, vključno z delom na sestankih nadzornikov ZZZS.</w:t>
      </w:r>
    </w:p>
    <w:p w14:paraId="13DC9680" w14:textId="3F3026E2" w:rsidR="006D1626" w:rsidRPr="00EB52C7" w:rsidRDefault="00502203" w:rsidP="00796F51">
      <w:pPr>
        <w:widowControl w:val="0"/>
        <w:suppressAutoHyphens/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B52C7">
        <w:rPr>
          <w:rFonts w:ascii="Calibri" w:hAnsi="Calibri" w:cs="Calibri"/>
          <w:bCs/>
          <w:sz w:val="22"/>
          <w:szCs w:val="22"/>
        </w:rPr>
        <w:t>Podrobnosti o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predmet</w:t>
      </w:r>
      <w:r w:rsidRPr="00EB52C7">
        <w:rPr>
          <w:rFonts w:ascii="Calibri" w:hAnsi="Calibri" w:cs="Calibri"/>
          <w:bCs/>
          <w:sz w:val="22"/>
          <w:szCs w:val="22"/>
        </w:rPr>
        <w:t>u</w:t>
      </w:r>
      <w:r w:rsidR="006C599D" w:rsidRPr="00EB52C7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B52C7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B52C7">
        <w:rPr>
          <w:rFonts w:ascii="Calibri" w:hAnsi="Calibri" w:cs="Calibri"/>
          <w:bCs/>
          <w:sz w:val="22"/>
          <w:szCs w:val="22"/>
        </w:rPr>
        <w:t>značilnosti</w:t>
      </w:r>
      <w:r w:rsidRPr="00EB52C7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 w:rsidRPr="00EB52C7">
        <w:rPr>
          <w:rFonts w:ascii="Calibri" w:hAnsi="Calibri" w:cs="Calibri"/>
          <w:bCs/>
          <w:sz w:val="22"/>
          <w:szCs w:val="22"/>
        </w:rPr>
        <w:t xml:space="preserve">javnega </w:t>
      </w:r>
      <w:r w:rsidRPr="00EB52C7">
        <w:rPr>
          <w:rFonts w:ascii="Calibri" w:hAnsi="Calibri" w:cs="Calibri"/>
          <w:bCs/>
          <w:sz w:val="22"/>
          <w:szCs w:val="22"/>
        </w:rPr>
        <w:t>naročila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B52C7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B52C7">
        <w:rPr>
          <w:rFonts w:ascii="Calibri" w:hAnsi="Calibri" w:cs="Calibri"/>
          <w:bCs/>
          <w:sz w:val="22"/>
          <w:szCs w:val="22"/>
        </w:rPr>
        <w:t>so razvidn</w:t>
      </w:r>
      <w:r w:rsidR="003F30B1" w:rsidRPr="00EB52C7">
        <w:rPr>
          <w:rFonts w:ascii="Calibri" w:hAnsi="Calibri" w:cs="Calibri"/>
          <w:bCs/>
          <w:sz w:val="22"/>
          <w:szCs w:val="22"/>
        </w:rPr>
        <w:t>i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9E2167" w:rsidRPr="00EB52C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B52C7">
        <w:rPr>
          <w:rFonts w:ascii="Calibri" w:hAnsi="Calibri" w:cs="Calibri"/>
          <w:bCs/>
          <w:sz w:val="22"/>
          <w:szCs w:val="22"/>
        </w:rPr>
        <w:t>priložen</w:t>
      </w:r>
      <w:r w:rsidR="006B23A8" w:rsidRPr="00EB52C7">
        <w:rPr>
          <w:rFonts w:ascii="Calibri" w:hAnsi="Calibri" w:cs="Calibri"/>
          <w:bCs/>
          <w:sz w:val="22"/>
          <w:szCs w:val="22"/>
        </w:rPr>
        <w:t>ih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B52C7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B52C7">
        <w:rPr>
          <w:rFonts w:ascii="Calibri" w:hAnsi="Calibri" w:cs="Calibri"/>
          <w:bCs/>
          <w:sz w:val="22"/>
          <w:szCs w:val="22"/>
        </w:rPr>
        <w:t>pogodb</w:t>
      </w:r>
      <w:r w:rsidR="002E0CEC" w:rsidRPr="00EB52C7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B52C7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bCs/>
          <w:sz w:val="22"/>
          <w:szCs w:val="22"/>
        </w:rPr>
        <w:t>pa so razvidni iz priložen</w:t>
      </w:r>
      <w:r w:rsidR="00027A00">
        <w:rPr>
          <w:rFonts w:ascii="Calibri" w:hAnsi="Calibri" w:cs="Calibri"/>
          <w:bCs/>
          <w:sz w:val="22"/>
          <w:szCs w:val="22"/>
        </w:rPr>
        <w:t>e</w:t>
      </w:r>
      <w:r w:rsidR="006C599D" w:rsidRPr="00EB52C7">
        <w:rPr>
          <w:rFonts w:ascii="Calibri" w:hAnsi="Calibri" w:cs="Calibri"/>
          <w:bCs/>
          <w:sz w:val="22"/>
          <w:szCs w:val="22"/>
        </w:rPr>
        <w:t>ga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sklep</w:t>
      </w:r>
      <w:r w:rsidR="006C599D" w:rsidRPr="00EB52C7">
        <w:rPr>
          <w:rFonts w:ascii="Calibri" w:hAnsi="Calibri" w:cs="Calibri"/>
          <w:bCs/>
          <w:sz w:val="22"/>
          <w:szCs w:val="22"/>
        </w:rPr>
        <w:t>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EB52C7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7F34F9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EB52C7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3D2C3746" w:rsidR="009E2167" w:rsidRPr="00EB52C7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7" w:name="_Hlk21502706"/>
      <w:bookmarkEnd w:id="6"/>
      <w:r w:rsidRPr="00EB52C7">
        <w:rPr>
          <w:rFonts w:asciiTheme="minorHAnsi" w:hAnsiTheme="minorHAnsi"/>
          <w:color w:val="00B050"/>
          <w:sz w:val="22"/>
          <w:szCs w:val="22"/>
        </w:rPr>
        <w:t>I. a DELITEV NA SKLOPE</w:t>
      </w:r>
    </w:p>
    <w:p w14:paraId="17DCE1EE" w14:textId="49221FD6" w:rsidR="00C54A9D" w:rsidRPr="00EB52C7" w:rsidRDefault="00D12805" w:rsidP="00C54A9D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D12805">
        <w:rPr>
          <w:rFonts w:ascii="Calibri" w:hAnsi="Calibri" w:cs="Calibri"/>
          <w:color w:val="000000" w:themeColor="text1"/>
          <w:sz w:val="22"/>
          <w:szCs w:val="22"/>
        </w:rPr>
        <w:t>Naročilo je celovito</w:t>
      </w:r>
      <w:r w:rsidR="00C54A9D" w:rsidRPr="00EB52C7">
        <w:rPr>
          <w:rFonts w:ascii="Calibri" w:hAnsi="Calibri" w:cs="Calibri"/>
          <w:bCs/>
          <w:sz w:val="22"/>
          <w:szCs w:val="22"/>
        </w:rPr>
        <w:t>.</w:t>
      </w:r>
      <w:r w:rsidR="00C54A9D" w:rsidRPr="00EB52C7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EB52C7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54D4C7A1" w14:textId="677075C0" w:rsidR="002F3562" w:rsidRPr="00EB52C7" w:rsidRDefault="002F3562" w:rsidP="001273B1">
      <w:pPr>
        <w:pStyle w:val="Naslov1"/>
        <w:spacing w:before="0" w:after="120"/>
        <w:ind w:left="142" w:hanging="142"/>
        <w:rPr>
          <w:rFonts w:asciiTheme="minorHAnsi" w:hAnsiTheme="minorHAnsi"/>
          <w:color w:val="00B050"/>
          <w:sz w:val="22"/>
          <w:szCs w:val="22"/>
        </w:rPr>
      </w:pPr>
      <w:r w:rsidRPr="00EB52C7">
        <w:rPr>
          <w:rFonts w:asciiTheme="minorHAnsi" w:hAnsiTheme="minorHAnsi"/>
          <w:bCs/>
          <w:color w:val="00B050"/>
          <w:sz w:val="22"/>
          <w:szCs w:val="22"/>
          <w:u w:val="single"/>
        </w:rPr>
        <w:t xml:space="preserve">II. </w:t>
      </w:r>
      <w:r w:rsidRPr="001273B1">
        <w:rPr>
          <w:rFonts w:asciiTheme="minorHAnsi" w:hAnsiTheme="minorHAnsi"/>
          <w:color w:val="00B050"/>
          <w:sz w:val="22"/>
          <w:szCs w:val="22"/>
          <w:u w:val="single"/>
        </w:rPr>
        <w:t>POGOJI ZA SODELOVANJE</w:t>
      </w:r>
    </w:p>
    <w:p w14:paraId="540D4A26" w14:textId="0F195EE4" w:rsidR="002E5AE2" w:rsidRPr="00EB52C7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8" w:name="_Hlk55824773"/>
      <w:bookmarkStart w:id="9" w:name="_Hlk22031960"/>
      <w:bookmarkStart w:id="10" w:name="_Hlk21345011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1" w:name="_Hlk176250921"/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 w:rsidRPr="00EB52C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2"/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1"/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 w:rsidRPr="00EB52C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2" w:name="_Hlk176251057"/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sicer najkasn</w:t>
      </w:r>
      <w:r w:rsidR="00027A0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</w:t>
      </w:r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je</w:t>
      </w:r>
      <w:r w:rsidR="007A7C3A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EB52C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bookmarkStart w:id="13" w:name="_Hlk166137307"/>
      <w:bookmarkEnd w:id="12"/>
      <w:r w:rsidR="001273B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1273B1"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</w:p>
    <w:p w14:paraId="1BF16B74" w14:textId="6C5C33AC" w:rsidR="00714435" w:rsidRPr="00EB52C7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14" w:name="_Hlk175745162"/>
      <w:r w:rsidRPr="00EB52C7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EB52C7">
        <w:rPr>
          <w:rFonts w:asciiTheme="minorHAnsi" w:hAnsiTheme="minorHAnsi"/>
          <w:i/>
          <w:iCs/>
          <w:sz w:val="22"/>
          <w:szCs w:val="22"/>
        </w:rPr>
        <w:t xml:space="preserve"> ustrezno izpolnjen </w:t>
      </w:r>
      <w:bookmarkStart w:id="15" w:name="_Hlk178936070"/>
      <w:r w:rsidRPr="00EB52C7">
        <w:rPr>
          <w:rFonts w:asciiTheme="minorHAnsi" w:hAnsiTheme="minorHAnsi"/>
          <w:i/>
          <w:iCs/>
          <w:sz w:val="22"/>
          <w:szCs w:val="22"/>
        </w:rPr>
        <w:t>in podpisan obrazec</w:t>
      </w:r>
      <w:r w:rsidR="00714435" w:rsidRPr="00EB52C7">
        <w:t xml:space="preserve"> </w:t>
      </w:r>
      <w:r w:rsidR="00B11F7D" w:rsidRPr="00EB52C7">
        <w:rPr>
          <w:rFonts w:asciiTheme="minorHAnsi" w:hAnsiTheme="minorHAnsi"/>
          <w:i/>
          <w:iCs/>
          <w:sz w:val="22"/>
          <w:szCs w:val="22"/>
        </w:rPr>
        <w:t>S-1</w:t>
      </w:r>
      <w:r w:rsidR="00714435" w:rsidRPr="00EB52C7">
        <w:rPr>
          <w:rFonts w:asciiTheme="minorHAnsi" w:hAnsiTheme="minorHAnsi"/>
          <w:i/>
          <w:iCs/>
          <w:sz w:val="22"/>
          <w:szCs w:val="22"/>
        </w:rPr>
        <w:t xml:space="preserve"> »</w:t>
      </w:r>
      <w:r w:rsidR="00714435" w:rsidRPr="003D4A0D">
        <w:rPr>
          <w:rFonts w:asciiTheme="minorHAnsi" w:hAnsiTheme="minorHAnsi"/>
          <w:b/>
          <w:bCs/>
          <w:i/>
          <w:iCs/>
          <w:sz w:val="22"/>
          <w:szCs w:val="22"/>
        </w:rPr>
        <w:t>Prijava</w:t>
      </w:r>
      <w:r w:rsidR="00714435" w:rsidRPr="00EB52C7">
        <w:rPr>
          <w:rFonts w:asciiTheme="minorHAnsi" w:hAnsiTheme="minorHAnsi"/>
          <w:i/>
          <w:iCs/>
          <w:sz w:val="22"/>
          <w:szCs w:val="22"/>
        </w:rPr>
        <w:t>«</w:t>
      </w:r>
      <w:r w:rsidRPr="00EB52C7">
        <w:rPr>
          <w:rFonts w:asciiTheme="minorHAnsi" w:hAnsiTheme="minorHAnsi"/>
          <w:i/>
          <w:iCs/>
          <w:sz w:val="22"/>
          <w:szCs w:val="22"/>
        </w:rPr>
        <w:t>.</w:t>
      </w:r>
      <w:bookmarkEnd w:id="13"/>
      <w:bookmarkEnd w:id="15"/>
    </w:p>
    <w:p w14:paraId="02BD0292" w14:textId="77777777" w:rsidR="0036545F" w:rsidRPr="00EB52C7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8800FCF" w14:textId="4950BA7C" w:rsidR="00331FE0" w:rsidRPr="003D4A0D" w:rsidRDefault="00A87F96" w:rsidP="00C90100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6" w:name="_Hlk175906203"/>
      <w:bookmarkEnd w:id="8"/>
      <w:bookmarkEnd w:id="14"/>
      <w:r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 w:rsidRPr="00EB52C7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18" w:name="_Hlk175906419"/>
      <w:bookmarkEnd w:id="16"/>
      <w:r w:rsidR="00331FE0" w:rsidRPr="003D4A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izobrazbi </w:t>
      </w:r>
      <w:r w:rsidR="00843F17" w:rsidRPr="00843F1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zdravnik, zdravnik specialist z opravljeno specializacijo, ki je priznana v Republiki Sloveniji.</w:t>
      </w:r>
    </w:p>
    <w:p w14:paraId="03EB2BC1" w14:textId="6A569576" w:rsidR="00331FE0" w:rsidRPr="003D4A0D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3D4A0D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6FFA3D63" w14:textId="14F7D912" w:rsidR="00331FE0" w:rsidRPr="00EB52C7" w:rsidRDefault="00331FE0" w:rsidP="003D4A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</w:t>
      </w:r>
      <w:r w:rsidR="003D4A0D">
        <w:rPr>
          <w:rFonts w:asciiTheme="minorHAnsi" w:hAnsiTheme="minorHAnsi"/>
          <w:i/>
          <w:sz w:val="22"/>
          <w:szCs w:val="22"/>
        </w:rPr>
        <w:tab/>
      </w:r>
      <w:r w:rsidRPr="00EB52C7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EB52C7">
        <w:rPr>
          <w:i/>
        </w:rPr>
        <w:t xml:space="preserve"> </w:t>
      </w:r>
      <w:r w:rsidR="00B11F7D" w:rsidRPr="00EB52C7">
        <w:rPr>
          <w:rFonts w:asciiTheme="minorHAnsi" w:hAnsiTheme="minorHAnsi"/>
          <w:i/>
          <w:sz w:val="22"/>
          <w:szCs w:val="22"/>
        </w:rPr>
        <w:t>S-1</w:t>
      </w:r>
      <w:r w:rsidRPr="00EB52C7">
        <w:rPr>
          <w:rFonts w:asciiTheme="minorHAnsi" w:hAnsiTheme="minorHAnsi"/>
          <w:i/>
          <w:sz w:val="22"/>
          <w:szCs w:val="22"/>
        </w:rPr>
        <w:t xml:space="preserve"> </w:t>
      </w:r>
      <w:r w:rsidRPr="003D4A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EB52C7">
        <w:rPr>
          <w:rFonts w:asciiTheme="minorHAnsi" w:hAnsiTheme="minorHAnsi"/>
          <w:i/>
          <w:sz w:val="22"/>
          <w:szCs w:val="22"/>
        </w:rPr>
        <w:t xml:space="preserve"> </w:t>
      </w:r>
    </w:p>
    <w:p w14:paraId="6E11FA98" w14:textId="3A146EE8" w:rsidR="00331FE0" w:rsidRPr="00EB52C7" w:rsidRDefault="00331FE0" w:rsidP="003D4A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</w:t>
      </w:r>
      <w:r w:rsidR="003D4A0D">
        <w:rPr>
          <w:rFonts w:asciiTheme="minorHAnsi" w:hAnsiTheme="minorHAnsi"/>
          <w:i/>
          <w:sz w:val="22"/>
          <w:szCs w:val="22"/>
        </w:rPr>
        <w:tab/>
      </w:r>
      <w:r w:rsidR="00736FB8" w:rsidRPr="00EB52C7">
        <w:rPr>
          <w:rFonts w:asciiTheme="minorHAnsi" w:hAnsiTheme="minorHAnsi"/>
          <w:i/>
          <w:sz w:val="22"/>
          <w:szCs w:val="22"/>
        </w:rPr>
        <w:t>s</w:t>
      </w:r>
      <w:r w:rsidR="00081329" w:rsidRPr="00EB52C7">
        <w:rPr>
          <w:rFonts w:asciiTheme="minorHAnsi" w:hAnsiTheme="minorHAnsi"/>
          <w:i/>
          <w:sz w:val="22"/>
          <w:szCs w:val="22"/>
        </w:rPr>
        <w:t>k</w:t>
      </w:r>
      <w:r w:rsidR="00736FB8" w:rsidRPr="00EB52C7">
        <w:rPr>
          <w:rFonts w:asciiTheme="minorHAnsi" w:hAnsiTheme="minorHAnsi"/>
          <w:i/>
          <w:sz w:val="22"/>
          <w:szCs w:val="22"/>
        </w:rPr>
        <w:t>enogram specialističn</w:t>
      </w:r>
      <w:r w:rsidR="00027A00">
        <w:rPr>
          <w:rFonts w:asciiTheme="minorHAnsi" w:hAnsiTheme="minorHAnsi"/>
          <w:i/>
          <w:sz w:val="22"/>
          <w:szCs w:val="22"/>
        </w:rPr>
        <w:t>e</w:t>
      </w:r>
      <w:r w:rsidR="00736FB8" w:rsidRPr="00EB52C7">
        <w:rPr>
          <w:rFonts w:asciiTheme="minorHAnsi" w:hAnsiTheme="minorHAnsi"/>
          <w:i/>
          <w:sz w:val="22"/>
          <w:szCs w:val="22"/>
        </w:rPr>
        <w:t>ga</w:t>
      </w:r>
      <w:r w:rsidR="00736FB8" w:rsidRPr="00EB52C7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EB52C7">
        <w:t xml:space="preserve"> </w:t>
      </w:r>
      <w:r w:rsidR="00736FB8" w:rsidRPr="00EB52C7">
        <w:rPr>
          <w:rFonts w:asciiTheme="minorHAnsi" w:hAnsiTheme="minorHAnsi"/>
          <w:i/>
          <w:iCs/>
          <w:sz w:val="22"/>
          <w:szCs w:val="22"/>
        </w:rPr>
        <w:t xml:space="preserve">potrdila o opravljenem specialističnem izpitu ali drugega ustreznega dokazila o specializaciji za ponudnika oz. ponujeni </w:t>
      </w:r>
      <w:proofErr w:type="spellStart"/>
      <w:r w:rsidR="00736FB8" w:rsidRPr="00EB52C7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 w:rsidRPr="00EB52C7">
        <w:rPr>
          <w:rFonts w:asciiTheme="minorHAnsi" w:hAnsiTheme="minorHAnsi"/>
          <w:i/>
          <w:iCs/>
          <w:sz w:val="22"/>
          <w:szCs w:val="22"/>
        </w:rPr>
        <w:t xml:space="preserve"> kader (navedeno dokazilo se predloži, zgolj v primeru, da naročnik z njim že ne razpolaga).</w:t>
      </w:r>
    </w:p>
    <w:p w14:paraId="268DB07F" w14:textId="77777777" w:rsidR="00A7346E" w:rsidRPr="00EB52C7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3FC3789" w14:textId="7B29D3EA" w:rsidR="00A87F96" w:rsidRPr="00EB52C7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9" w:name="_Hlk177126250"/>
      <w:bookmarkEnd w:id="18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3D4A0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20" w:name="_Hlk178938959"/>
      <w:r w:rsidR="00081329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aktivno obvlada slovenski jezik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</w:t>
      </w:r>
      <w:r w:rsidR="00027A0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20"/>
    </w:p>
    <w:p w14:paraId="487353B4" w14:textId="56F3AF37" w:rsidR="00B75238" w:rsidRPr="001273B1" w:rsidRDefault="00B75238" w:rsidP="001273B1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bookmarkStart w:id="21" w:name="_Hlk175746023"/>
      <w:r w:rsidRPr="003D4A0D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1273B1">
        <w:rPr>
          <w:rFonts w:asciiTheme="minorHAnsi" w:hAnsiTheme="minorHAnsi"/>
          <w:i/>
          <w:sz w:val="22"/>
          <w:szCs w:val="22"/>
        </w:rPr>
        <w:t xml:space="preserve"> ustrezno izpolnjen in podpisan obrazec</w:t>
      </w:r>
      <w:r w:rsidRPr="001273B1">
        <w:rPr>
          <w:i/>
        </w:rPr>
        <w:t xml:space="preserve"> </w:t>
      </w:r>
      <w:r w:rsidR="00B11F7D" w:rsidRPr="001273B1">
        <w:rPr>
          <w:rFonts w:asciiTheme="minorHAnsi" w:hAnsiTheme="minorHAnsi"/>
          <w:i/>
          <w:sz w:val="22"/>
          <w:szCs w:val="22"/>
        </w:rPr>
        <w:t>S-1</w:t>
      </w:r>
      <w:r w:rsidRPr="001273B1">
        <w:rPr>
          <w:rFonts w:asciiTheme="minorHAnsi" w:hAnsiTheme="minorHAnsi"/>
          <w:i/>
          <w:sz w:val="22"/>
          <w:szCs w:val="22"/>
        </w:rPr>
        <w:t xml:space="preserve"> </w:t>
      </w:r>
      <w:r w:rsidRPr="001273B1">
        <w:rPr>
          <w:rFonts w:asciiTheme="minorHAnsi" w:hAnsiTheme="minorHAnsi"/>
          <w:b/>
          <w:bCs/>
          <w:i/>
          <w:sz w:val="22"/>
          <w:szCs w:val="22"/>
        </w:rPr>
        <w:t>»Prijava«</w:t>
      </w:r>
      <w:r w:rsidR="00081329" w:rsidRPr="001273B1">
        <w:rPr>
          <w:rFonts w:asciiTheme="minorHAnsi" w:hAnsiTheme="minorHAnsi"/>
          <w:b/>
          <w:bCs/>
          <w:i/>
          <w:sz w:val="22"/>
          <w:szCs w:val="22"/>
        </w:rPr>
        <w:t>.</w:t>
      </w:r>
    </w:p>
    <w:bookmarkEnd w:id="19"/>
    <w:bookmarkEnd w:id="21"/>
    <w:p w14:paraId="6A80EF42" w14:textId="77777777" w:rsidR="00B75238" w:rsidRPr="00EB52C7" w:rsidRDefault="00B75238" w:rsidP="00B75238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1D876D" w14:textId="62EFF674" w:rsidR="000A6F5F" w:rsidRPr="00EB52C7" w:rsidRDefault="000A6F5F" w:rsidP="000A6F5F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2" w:name="_Hlk22114525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3D4A0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ima </w:t>
      </w:r>
      <w:r w:rsidR="00081329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vozniški izpit kategorije B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je </w:t>
      </w:r>
      <w:bookmarkStart w:id="23" w:name="_Hlk178939006"/>
      <w:r w:rsidR="00081329" w:rsidRPr="00EB52C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usposobljen za delo na osebnem računalniku in z e-pošto ter razpolaga z ustreznimi tehničnimi in drugimi zmogljivostmi</w:t>
      </w:r>
      <w:r w:rsidR="00081329"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bookmarkEnd w:id="23"/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27A0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1E1321E" w14:textId="77777777" w:rsidR="000A6F5F" w:rsidRPr="003D4A0D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A00EE9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174C9AB8" w14:textId="77EECED9" w:rsidR="000A6F5F" w:rsidRPr="00EB52C7" w:rsidRDefault="000A6F5F" w:rsidP="001273B1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</w:t>
      </w:r>
      <w:r w:rsidR="001273B1">
        <w:rPr>
          <w:rFonts w:asciiTheme="minorHAnsi" w:hAnsiTheme="minorHAnsi"/>
          <w:i/>
          <w:sz w:val="22"/>
          <w:szCs w:val="22"/>
        </w:rPr>
        <w:tab/>
      </w:r>
      <w:r w:rsidRPr="00EB52C7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EB52C7">
        <w:rPr>
          <w:i/>
        </w:rPr>
        <w:t xml:space="preserve"> </w:t>
      </w:r>
      <w:r w:rsidRPr="00EB52C7">
        <w:rPr>
          <w:rFonts w:asciiTheme="minorHAnsi" w:hAnsiTheme="minorHAnsi"/>
          <w:i/>
          <w:sz w:val="22"/>
          <w:szCs w:val="22"/>
        </w:rPr>
        <w:t xml:space="preserve">S-1 </w:t>
      </w:r>
      <w:r w:rsidRPr="003D4A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EB52C7">
        <w:rPr>
          <w:rFonts w:asciiTheme="minorHAnsi" w:hAnsiTheme="minorHAnsi"/>
          <w:i/>
          <w:sz w:val="22"/>
          <w:szCs w:val="22"/>
        </w:rPr>
        <w:t xml:space="preserve"> </w:t>
      </w:r>
    </w:p>
    <w:p w14:paraId="75F1B0E1" w14:textId="2B350C52" w:rsidR="000A6F5F" w:rsidRPr="00EB52C7" w:rsidRDefault="000A6F5F" w:rsidP="001273B1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EB52C7">
        <w:rPr>
          <w:rFonts w:asciiTheme="minorHAnsi" w:hAnsiTheme="minorHAnsi"/>
          <w:i/>
          <w:sz w:val="22"/>
          <w:szCs w:val="22"/>
        </w:rPr>
        <w:t>-</w:t>
      </w:r>
      <w:r w:rsidR="001273B1">
        <w:rPr>
          <w:rFonts w:asciiTheme="minorHAnsi" w:hAnsiTheme="minorHAnsi"/>
          <w:i/>
          <w:sz w:val="22"/>
          <w:szCs w:val="22"/>
        </w:rPr>
        <w:tab/>
      </w:r>
      <w:proofErr w:type="spellStart"/>
      <w:r w:rsidRPr="00EB52C7">
        <w:rPr>
          <w:rFonts w:asciiTheme="minorHAnsi" w:hAnsiTheme="minorHAnsi"/>
          <w:i/>
          <w:sz w:val="22"/>
          <w:szCs w:val="22"/>
        </w:rPr>
        <w:t>s</w:t>
      </w:r>
      <w:r w:rsidR="00081329" w:rsidRPr="00EB52C7">
        <w:rPr>
          <w:rFonts w:asciiTheme="minorHAnsi" w:hAnsiTheme="minorHAnsi"/>
          <w:i/>
          <w:sz w:val="22"/>
          <w:szCs w:val="22"/>
        </w:rPr>
        <w:t>k</w:t>
      </w:r>
      <w:r w:rsidRPr="00EB52C7">
        <w:rPr>
          <w:rFonts w:asciiTheme="minorHAnsi" w:hAnsiTheme="minorHAnsi"/>
          <w:i/>
          <w:sz w:val="22"/>
          <w:szCs w:val="22"/>
        </w:rPr>
        <w:t>enogram</w:t>
      </w:r>
      <w:proofErr w:type="spellEnd"/>
      <w:r w:rsidRPr="00EB52C7">
        <w:rPr>
          <w:rFonts w:asciiTheme="minorHAnsi" w:hAnsiTheme="minorHAnsi"/>
          <w:i/>
          <w:sz w:val="22"/>
          <w:szCs w:val="22"/>
        </w:rPr>
        <w:t xml:space="preserve"> </w:t>
      </w:r>
      <w:r w:rsidR="00081329" w:rsidRPr="00EB52C7">
        <w:rPr>
          <w:rFonts w:asciiTheme="minorHAnsi" w:hAnsiTheme="minorHAnsi"/>
          <w:i/>
          <w:sz w:val="22"/>
          <w:szCs w:val="22"/>
        </w:rPr>
        <w:t>vozniškega dovoljenja</w:t>
      </w:r>
      <w:r w:rsidR="00081329" w:rsidRPr="00EB52C7">
        <w:rPr>
          <w:rFonts w:asciiTheme="minorHAnsi" w:hAnsiTheme="minorHAnsi"/>
          <w:i/>
          <w:iCs/>
          <w:sz w:val="22"/>
          <w:szCs w:val="22"/>
        </w:rPr>
        <w:t xml:space="preserve"> za ponudnika oz. ponujeni </w:t>
      </w:r>
      <w:proofErr w:type="spellStart"/>
      <w:r w:rsidR="00081329" w:rsidRPr="00EB52C7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081329" w:rsidRPr="00EB52C7">
        <w:rPr>
          <w:rFonts w:asciiTheme="minorHAnsi" w:hAnsiTheme="minorHAnsi"/>
          <w:i/>
          <w:iCs/>
          <w:sz w:val="22"/>
          <w:szCs w:val="22"/>
        </w:rPr>
        <w:t xml:space="preserve"> kader</w:t>
      </w:r>
      <w:r w:rsidRPr="00EB52C7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bookmarkEnd w:id="22"/>
    <w:p w14:paraId="516A4486" w14:textId="77777777" w:rsidR="000A6F5F" w:rsidRPr="00EB52C7" w:rsidRDefault="000A6F5F" w:rsidP="00081329">
      <w:pPr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EB52C7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4" w:name="_Toc378333585"/>
      <w:bookmarkEnd w:id="7"/>
      <w:bookmarkEnd w:id="9"/>
      <w:bookmarkEnd w:id="10"/>
      <w:r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II</w:t>
      </w:r>
      <w:r w:rsidR="009E51E6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4"/>
      <w:r w:rsidR="00367A9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EB52C7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EB52C7">
        <w:rPr>
          <w:rFonts w:ascii="Calibri" w:hAnsi="Calibri" w:cs="Calibri"/>
          <w:sz w:val="22"/>
          <w:szCs w:val="22"/>
        </w:rPr>
        <w:t xml:space="preserve">morebitnih </w:t>
      </w:r>
      <w:r w:rsidRPr="00EB52C7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EB52C7">
        <w:rPr>
          <w:rFonts w:ascii="Calibri" w:hAnsi="Calibri" w:cs="Calibri"/>
          <w:sz w:val="22"/>
          <w:szCs w:val="22"/>
        </w:rPr>
        <w:t>razpisa</w:t>
      </w:r>
      <w:r w:rsidRPr="00EB52C7">
        <w:rPr>
          <w:rFonts w:ascii="Calibri" w:hAnsi="Calibri" w:cs="Calibri"/>
          <w:sz w:val="22"/>
          <w:szCs w:val="22"/>
        </w:rPr>
        <w:t xml:space="preserve"> in v zvezi </w:t>
      </w:r>
      <w:r w:rsidR="002F1B8B" w:rsidRPr="00EB52C7">
        <w:rPr>
          <w:rFonts w:ascii="Calibri" w:hAnsi="Calibri" w:cs="Calibri"/>
          <w:sz w:val="22"/>
          <w:szCs w:val="22"/>
        </w:rPr>
        <w:t xml:space="preserve">z oddajo </w:t>
      </w:r>
      <w:r w:rsidRPr="00EB52C7">
        <w:rPr>
          <w:rFonts w:ascii="Calibri" w:hAnsi="Calibri" w:cs="Calibri"/>
          <w:sz w:val="22"/>
          <w:szCs w:val="22"/>
        </w:rPr>
        <w:t xml:space="preserve">ponudbe poteka </w:t>
      </w:r>
      <w:r w:rsidRPr="00EB52C7">
        <w:rPr>
          <w:rFonts w:ascii="Calibri" w:hAnsi="Calibri" w:cs="Calibri"/>
          <w:b/>
          <w:sz w:val="22"/>
          <w:szCs w:val="22"/>
        </w:rPr>
        <w:t>preko portala javnih naročil</w:t>
      </w:r>
      <w:r w:rsidRPr="00EB52C7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EB52C7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EB52C7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EB52C7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EB52C7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34DF819A" w:rsidR="008764C9" w:rsidRPr="00EB52C7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8764C9" w:rsidRPr="00EB52C7">
        <w:rPr>
          <w:rFonts w:asciiTheme="minorHAnsi" w:hAnsiTheme="minorHAnsi"/>
          <w:sz w:val="22"/>
          <w:szCs w:val="22"/>
        </w:rPr>
        <w:t xml:space="preserve"> bo zahtevo za pojasnilo </w:t>
      </w:r>
      <w:r w:rsidRPr="00EB52C7">
        <w:rPr>
          <w:rFonts w:asciiTheme="minorHAnsi" w:hAnsiTheme="minorHAnsi"/>
          <w:sz w:val="22"/>
          <w:szCs w:val="22"/>
        </w:rPr>
        <w:t>razpisa</w:t>
      </w:r>
      <w:r w:rsidR="008764C9" w:rsidRPr="00EB52C7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EB52C7">
        <w:rPr>
          <w:rFonts w:asciiTheme="minorHAnsi" w:hAnsiTheme="minorHAnsi"/>
          <w:sz w:val="22"/>
          <w:szCs w:val="22"/>
        </w:rPr>
        <w:t xml:space="preserve">njim </w:t>
      </w:r>
      <w:r w:rsidR="008764C9" w:rsidRPr="00EB52C7">
        <w:rPr>
          <w:rFonts w:asciiTheme="minorHAnsi" w:hAnsiTheme="minorHAnsi"/>
          <w:sz w:val="22"/>
          <w:szCs w:val="22"/>
        </w:rPr>
        <w:t>štel kot pravočasno</w:t>
      </w:r>
      <w:r w:rsidRPr="00EB52C7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EB52C7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EB52C7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542913">
        <w:rPr>
          <w:rFonts w:asciiTheme="minorHAnsi" w:hAnsiTheme="minorHAnsi"/>
          <w:b/>
          <w:sz w:val="22"/>
          <w:szCs w:val="22"/>
        </w:rPr>
        <w:t>vključno</w:t>
      </w:r>
      <w:r w:rsidR="00216FDC" w:rsidRPr="00542913">
        <w:rPr>
          <w:rFonts w:asciiTheme="minorHAnsi" w:hAnsiTheme="minorHAnsi"/>
          <w:b/>
          <w:sz w:val="22"/>
          <w:szCs w:val="22"/>
        </w:rPr>
        <w:t xml:space="preserve"> </w:t>
      </w:r>
      <w:r w:rsidR="000F4C4A">
        <w:rPr>
          <w:rFonts w:asciiTheme="minorHAnsi" w:hAnsiTheme="minorHAnsi"/>
          <w:b/>
          <w:sz w:val="22"/>
          <w:szCs w:val="22"/>
        </w:rPr>
        <w:t>28</w:t>
      </w:r>
      <w:r w:rsidR="001273B1">
        <w:rPr>
          <w:rFonts w:asciiTheme="minorHAnsi" w:hAnsiTheme="minorHAnsi"/>
          <w:b/>
          <w:sz w:val="22"/>
          <w:szCs w:val="22"/>
        </w:rPr>
        <w:t>.</w:t>
      </w:r>
      <w:r w:rsidR="000F4C4A">
        <w:rPr>
          <w:rFonts w:asciiTheme="minorHAnsi" w:hAnsiTheme="minorHAnsi"/>
          <w:b/>
          <w:sz w:val="22"/>
          <w:szCs w:val="22"/>
        </w:rPr>
        <w:t>1</w:t>
      </w:r>
      <w:r w:rsidR="001273B1">
        <w:rPr>
          <w:rFonts w:asciiTheme="minorHAnsi" w:hAnsiTheme="minorHAnsi"/>
          <w:b/>
          <w:sz w:val="22"/>
          <w:szCs w:val="22"/>
        </w:rPr>
        <w:t>.</w:t>
      </w:r>
      <w:r w:rsidR="000F4C4A">
        <w:rPr>
          <w:rFonts w:asciiTheme="minorHAnsi" w:hAnsiTheme="minorHAnsi"/>
          <w:b/>
          <w:sz w:val="22"/>
          <w:szCs w:val="22"/>
        </w:rPr>
        <w:t>2026</w:t>
      </w:r>
      <w:r w:rsidR="00BF2885" w:rsidRPr="00542913">
        <w:rPr>
          <w:rFonts w:ascii="Calibri" w:hAnsi="Calibri" w:cs="Calibri"/>
          <w:b/>
          <w:sz w:val="22"/>
          <w:szCs w:val="22"/>
        </w:rPr>
        <w:t xml:space="preserve"> do</w:t>
      </w:r>
      <w:r w:rsidR="00BF2885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3D409C" w:rsidRPr="00EB52C7">
        <w:rPr>
          <w:rFonts w:ascii="Calibri" w:hAnsi="Calibri" w:cs="Calibri"/>
          <w:b/>
          <w:sz w:val="22"/>
          <w:szCs w:val="22"/>
        </w:rPr>
        <w:t>10</w:t>
      </w:r>
      <w:r w:rsidR="008764C9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8764C9" w:rsidRPr="00EB52C7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EB52C7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EB52C7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EB52C7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EB52C7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EB52C7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EB52C7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5C7EA50" w14:textId="3587F783" w:rsidR="00D739D6" w:rsidRPr="00DD77D6" w:rsidRDefault="00DD77D6" w:rsidP="00DD77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slovenskem jeziku ustrezno izpolni, podpiše (s strani pooblaščene osebe) in žigosa (če posluje z žigom) priloženo prijavo ter </w:t>
      </w:r>
      <w:r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7"/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B8A0B04" w14:textId="4DF4B695" w:rsidR="002F2468" w:rsidRPr="00EB52C7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EB52C7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EB52C7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EB52C7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EB52C7">
        <w:rPr>
          <w:rFonts w:asciiTheme="minorHAnsi" w:hAnsiTheme="minorHAnsi"/>
          <w:b/>
          <w:sz w:val="22"/>
          <w:szCs w:val="22"/>
        </w:rPr>
        <w:t>najkasneje do</w:t>
      </w:r>
      <w:r w:rsidR="00AB4F44">
        <w:rPr>
          <w:rFonts w:asciiTheme="minorHAnsi" w:hAnsiTheme="minorHAnsi"/>
          <w:b/>
          <w:sz w:val="22"/>
          <w:szCs w:val="22"/>
        </w:rPr>
        <w:t xml:space="preserve"> </w:t>
      </w:r>
      <w:r w:rsidR="000F4C4A">
        <w:rPr>
          <w:rFonts w:asciiTheme="minorHAnsi" w:hAnsiTheme="minorHAnsi"/>
          <w:b/>
          <w:bCs/>
          <w:sz w:val="22"/>
          <w:szCs w:val="22"/>
        </w:rPr>
        <w:t>4</w:t>
      </w:r>
      <w:r w:rsidR="001273B1">
        <w:rPr>
          <w:rFonts w:asciiTheme="minorHAnsi" w:hAnsiTheme="minorHAnsi"/>
          <w:b/>
          <w:bCs/>
          <w:sz w:val="22"/>
          <w:szCs w:val="22"/>
        </w:rPr>
        <w:t>.</w:t>
      </w:r>
      <w:r w:rsidR="000F4C4A">
        <w:rPr>
          <w:rFonts w:asciiTheme="minorHAnsi" w:hAnsiTheme="minorHAnsi"/>
          <w:b/>
          <w:bCs/>
          <w:sz w:val="22"/>
          <w:szCs w:val="22"/>
        </w:rPr>
        <w:t>2</w:t>
      </w:r>
      <w:r w:rsidR="001273B1">
        <w:rPr>
          <w:rFonts w:asciiTheme="minorHAnsi" w:hAnsiTheme="minorHAnsi"/>
          <w:b/>
          <w:bCs/>
          <w:sz w:val="22"/>
          <w:szCs w:val="22"/>
        </w:rPr>
        <w:t>.</w:t>
      </w:r>
      <w:r w:rsidR="000F4C4A">
        <w:rPr>
          <w:rFonts w:asciiTheme="minorHAnsi" w:hAnsiTheme="minorHAnsi"/>
          <w:b/>
          <w:bCs/>
          <w:sz w:val="22"/>
          <w:szCs w:val="22"/>
        </w:rPr>
        <w:t>2026</w:t>
      </w:r>
      <w:r w:rsidR="004D1927" w:rsidRPr="00EB52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52C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EB52C7">
        <w:rPr>
          <w:rFonts w:ascii="Calibri" w:hAnsi="Calibri" w:cs="Calibri"/>
          <w:b/>
          <w:sz w:val="22"/>
          <w:szCs w:val="22"/>
        </w:rPr>
        <w:t>10</w:t>
      </w:r>
      <w:r w:rsidR="00186921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186921" w:rsidRPr="00EB52C7">
        <w:rPr>
          <w:rFonts w:ascii="Calibri" w:hAnsi="Calibri" w:cs="Calibri"/>
          <w:sz w:val="22"/>
          <w:szCs w:val="22"/>
        </w:rPr>
        <w:t xml:space="preserve"> </w:t>
      </w:r>
      <w:r w:rsidR="00186921" w:rsidRPr="00EB52C7">
        <w:rPr>
          <w:rFonts w:ascii="Calibri" w:hAnsi="Calibri" w:cs="Calibri"/>
          <w:b/>
          <w:sz w:val="22"/>
          <w:szCs w:val="22"/>
        </w:rPr>
        <w:t>ure</w:t>
      </w:r>
      <w:r w:rsidR="002E0CEC" w:rsidRPr="00EB52C7">
        <w:rPr>
          <w:rFonts w:asciiTheme="minorHAnsi" w:hAnsiTheme="minorHAnsi"/>
          <w:sz w:val="22"/>
          <w:szCs w:val="22"/>
        </w:rPr>
        <w:t>.</w:t>
      </w:r>
    </w:p>
    <w:p w14:paraId="58A8012F" w14:textId="10327884" w:rsidR="00081329" w:rsidRPr="001273B1" w:rsidRDefault="00081329" w:rsidP="001273B1">
      <w:pPr>
        <w:rPr>
          <w:rFonts w:ascii="Calibri" w:hAnsi="Calibri" w:cs="Calibri"/>
          <w:sz w:val="22"/>
          <w:szCs w:val="22"/>
        </w:rPr>
      </w:pP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se ponudniki lahko obrnejo na </w:t>
      </w:r>
      <w:r w:rsidRPr="001273B1">
        <w:rPr>
          <w:rFonts w:asciiTheme="minorHAnsi" w:hAnsiTheme="minorHAnsi"/>
          <w:color w:val="000000" w:themeColor="text1"/>
          <w:sz w:val="22"/>
          <w:szCs w:val="22"/>
        </w:rPr>
        <w:t>Anico Kržič ((01) 30 77 438)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ali </w:t>
      </w:r>
      <w:r w:rsidR="00E05FCC">
        <w:rPr>
          <w:rFonts w:ascii="Calibri" w:hAnsi="Calibri" w:cs="Calibri"/>
          <w:sz w:val="22"/>
          <w:szCs w:val="22"/>
        </w:rPr>
        <w:t xml:space="preserve">Lindo Ganić </w:t>
      </w:r>
      <w:proofErr w:type="spellStart"/>
      <w:r w:rsidR="00E05FCC">
        <w:rPr>
          <w:rFonts w:ascii="Calibri" w:hAnsi="Calibri" w:cs="Calibri"/>
          <w:sz w:val="22"/>
          <w:szCs w:val="22"/>
        </w:rPr>
        <w:t>Babar</w:t>
      </w:r>
      <w:proofErr w:type="spellEnd"/>
      <w:r w:rsidR="00E05FCC">
        <w:rPr>
          <w:rFonts w:ascii="Calibri" w:hAnsi="Calibri" w:cs="Calibri"/>
          <w:sz w:val="22"/>
          <w:szCs w:val="22"/>
        </w:rPr>
        <w:t xml:space="preserve"> </w:t>
      </w:r>
      <w:r w:rsidR="00E05FCC" w:rsidRPr="00E05FCC">
        <w:rPr>
          <w:rFonts w:ascii="Calibri" w:hAnsi="Calibri" w:cs="Calibri"/>
          <w:sz w:val="22"/>
          <w:szCs w:val="22"/>
        </w:rPr>
        <w:t>((</w:t>
      </w:r>
      <w:r w:rsidR="00E05FCC" w:rsidRPr="001273B1">
        <w:rPr>
          <w:rFonts w:asciiTheme="minorHAnsi" w:hAnsiTheme="minorHAnsi"/>
          <w:color w:val="000000" w:themeColor="text1"/>
          <w:sz w:val="22"/>
          <w:szCs w:val="22"/>
        </w:rPr>
        <w:t>01) 30 77 365</w:t>
      </w:r>
      <w:r w:rsidRPr="00E05FCC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, ki sta kontaktni osebi ZZZS, za predmetno naročilo.</w:t>
      </w:r>
    </w:p>
    <w:p w14:paraId="2D535C88" w14:textId="2A818172" w:rsidR="00186921" w:rsidRPr="00EB52C7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EB52C7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EB52C7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8"/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EB52C7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EB52C7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EB52C7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EB52C7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EB52C7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EB52C7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B52C7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EB52C7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EB52C7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01D0ECC3" w:rsidR="00A44B78" w:rsidRPr="00EB52C7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54291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0F4C4A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="001273B1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0F4C4A">
        <w:rPr>
          <w:rFonts w:ascii="Calibri" w:eastAsia="Calibri" w:hAnsi="Calibri" w:cs="Calibri"/>
          <w:b/>
          <w:bCs/>
          <w:sz w:val="22"/>
          <w:szCs w:val="22"/>
          <w:lang w:eastAsia="en-US"/>
        </w:rPr>
        <w:t>2</w:t>
      </w:r>
      <w:r w:rsidR="001273B1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0F4C4A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2026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C5CE8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00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EB52C7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EB52C7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Ponudniki bodo ob oddaji e-sporočil v poštni predal (oddaji prijave) prejeli avtomatično sporočilo o prejetju poslane e-pošte.</w:t>
      </w:r>
    </w:p>
    <w:p w14:paraId="5E5DA056" w14:textId="00E229A7" w:rsidR="00882D34" w:rsidRPr="00EB52C7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EB52C7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 xml:space="preserve">ne posreduje ali pa je le-to neustrezno, 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EB52C7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0554A5" w:rsidRDefault="008508F3" w:rsidP="008508F3">
      <w:pPr>
        <w:spacing w:after="120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0554A5">
        <w:rPr>
          <w:rFonts w:ascii="Calibri" w:hAnsi="Calibri" w:cs="Calibri"/>
          <w:color w:val="000000"/>
          <w:sz w:val="22"/>
          <w:szCs w:val="22"/>
          <w:u w:val="single"/>
        </w:rPr>
        <w:t>VELJAVNOST PONUDBE</w:t>
      </w:r>
      <w:r w:rsidRPr="000554A5">
        <w:rPr>
          <w:rFonts w:ascii="Calibri" w:hAnsi="Calibri" w:cs="Calibri"/>
          <w:color w:val="000000"/>
          <w:sz w:val="22"/>
          <w:szCs w:val="22"/>
        </w:rPr>
        <w:t>:</w:t>
      </w:r>
    </w:p>
    <w:p w14:paraId="5AE57835" w14:textId="22205A6B" w:rsidR="008508F3" w:rsidRPr="000554A5" w:rsidRDefault="008508F3" w:rsidP="008508F3">
      <w:pPr>
        <w:jc w:val="both"/>
        <w:rPr>
          <w:rFonts w:ascii="Calibri" w:hAnsi="Calibri" w:cs="Calibri"/>
          <w:sz w:val="20"/>
          <w:szCs w:val="20"/>
        </w:rPr>
      </w:pPr>
      <w:r w:rsidRPr="000554A5">
        <w:rPr>
          <w:rFonts w:ascii="Calibri" w:hAnsi="Calibri" w:cs="Calibri"/>
          <w:sz w:val="22"/>
          <w:szCs w:val="22"/>
        </w:rPr>
        <w:t xml:space="preserve">Ponudba mora veljati najmanj do </w:t>
      </w:r>
      <w:r w:rsidR="001273B1">
        <w:rPr>
          <w:rFonts w:ascii="Calibri" w:hAnsi="Calibri" w:cs="Calibri"/>
          <w:b/>
          <w:sz w:val="22"/>
          <w:szCs w:val="22"/>
        </w:rPr>
        <w:t>31.3.2026</w:t>
      </w:r>
      <w:r w:rsidRPr="000554A5">
        <w:rPr>
          <w:rFonts w:ascii="Calibri" w:hAnsi="Calibri" w:cs="Calibri"/>
          <w:b/>
          <w:sz w:val="22"/>
          <w:szCs w:val="22"/>
        </w:rPr>
        <w:t>.</w:t>
      </w:r>
    </w:p>
    <w:p w14:paraId="3B6C02DF" w14:textId="77777777" w:rsidR="008508F3" w:rsidRPr="00EB52C7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5E3B24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6" w:name="_Toc378333589"/>
      <w:r w:rsidRPr="005E3B24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5E3B24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5E3B24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5E3B24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5E3B24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5E3B24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1D1369C2" w:rsidR="000178AD" w:rsidRPr="005E3B24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E3B24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101CA7" w:rsidRPr="005E3B24">
        <w:rPr>
          <w:rFonts w:asciiTheme="minorHAnsi" w:hAnsiTheme="minorHAnsi"/>
          <w:color w:val="000000" w:themeColor="text1"/>
          <w:sz w:val="22"/>
          <w:szCs w:val="22"/>
        </w:rPr>
        <w:t>tega naročila</w:t>
      </w:r>
      <w:r w:rsidR="00B85336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E05FCC" w:rsidRPr="008C4CDA">
        <w:rPr>
          <w:rFonts w:ascii="Calibri" w:hAnsi="Calibri" w:cs="Calibri"/>
          <w:b/>
          <w:bCs/>
          <w:sz w:val="22"/>
          <w:szCs w:val="22"/>
        </w:rPr>
        <w:t>izbral tri ponudnike</w:t>
      </w:r>
      <w:r w:rsidR="00101CA7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, ki </w:t>
      </w:r>
      <w:r w:rsidR="00410A0F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bo</w:t>
      </w:r>
      <w:r w:rsidR="00E05FCC">
        <w:rPr>
          <w:rFonts w:asciiTheme="minorHAnsi" w:hAnsiTheme="minorHAnsi"/>
          <w:b/>
          <w:bCs/>
          <w:color w:val="000000" w:themeColor="text1"/>
          <w:sz w:val="22"/>
          <w:szCs w:val="22"/>
        </w:rPr>
        <w:t>do</w:t>
      </w:r>
      <w:r w:rsidR="00410A0F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izpolnjeval</w:t>
      </w:r>
      <w:r w:rsidR="00E05FCC">
        <w:rPr>
          <w:rFonts w:asciiTheme="minorHAnsi" w:hAnsiTheme="minorHAnsi"/>
          <w:b/>
          <w:bCs/>
          <w:color w:val="000000" w:themeColor="text1"/>
          <w:sz w:val="22"/>
          <w:szCs w:val="22"/>
        </w:rPr>
        <w:t>i</w:t>
      </w:r>
      <w:r w:rsidR="00410A0F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pogoje za sod</w:t>
      </w:r>
      <w:r w:rsidR="0034095E"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elovanje</w:t>
      </w:r>
      <w:r w:rsidR="00B85336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47B2FC63" w:rsidR="00B85336" w:rsidRPr="005E3B24" w:rsidRDefault="00B41190" w:rsidP="006A572D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bookmarkStart w:id="27" w:name="_Hlk176513465"/>
      <w:r w:rsidRPr="005E3B24">
        <w:rPr>
          <w:rFonts w:asciiTheme="minorHAnsi" w:hAnsiTheme="minorHAnsi"/>
          <w:color w:val="000000" w:themeColor="text1"/>
          <w:sz w:val="22"/>
          <w:szCs w:val="22"/>
        </w:rPr>
        <w:t>V primeru da bo</w:t>
      </w:r>
      <w:r w:rsidR="005B3A06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>ZZZS prejel več</w:t>
      </w:r>
      <w:r w:rsidR="005E3B2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3375A6">
        <w:rPr>
          <w:rFonts w:asciiTheme="minorHAnsi" w:hAnsiTheme="minorHAnsi"/>
          <w:color w:val="000000" w:themeColor="text1"/>
          <w:sz w:val="22"/>
          <w:szCs w:val="22"/>
        </w:rPr>
        <w:t xml:space="preserve">kot tri </w:t>
      </w:r>
      <w:r w:rsidR="005E3B24">
        <w:rPr>
          <w:rFonts w:asciiTheme="minorHAnsi" w:hAnsiTheme="minorHAnsi"/>
          <w:color w:val="000000" w:themeColor="text1"/>
          <w:sz w:val="22"/>
          <w:szCs w:val="22"/>
        </w:rPr>
        <w:t>ponudb</w:t>
      </w:r>
      <w:r w:rsidR="003375A6">
        <w:rPr>
          <w:rFonts w:asciiTheme="minorHAnsi" w:hAnsiTheme="minorHAnsi"/>
          <w:color w:val="000000" w:themeColor="text1"/>
          <w:sz w:val="22"/>
          <w:szCs w:val="22"/>
        </w:rPr>
        <w:t>e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>, ki bodo izpolnjeval</w:t>
      </w:r>
      <w:r w:rsidR="00417670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pogoje za sodelovanje, bo ZZZS izbral </w:t>
      </w:r>
      <w:r w:rsidR="00E05FCC">
        <w:rPr>
          <w:rFonts w:asciiTheme="minorHAnsi" w:hAnsiTheme="minorHAnsi"/>
          <w:color w:val="000000" w:themeColor="text1"/>
          <w:sz w:val="22"/>
          <w:szCs w:val="22"/>
        </w:rPr>
        <w:t>tri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E05FCC">
        <w:rPr>
          <w:rFonts w:asciiTheme="minorHAnsi" w:hAnsiTheme="minorHAnsi"/>
          <w:color w:val="000000" w:themeColor="text1"/>
          <w:sz w:val="22"/>
          <w:szCs w:val="22"/>
        </w:rPr>
        <w:t>e</w:t>
      </w:r>
      <w:r w:rsidR="005E3B24"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po naslednjem merilo</w:t>
      </w:r>
      <w:bookmarkEnd w:id="27"/>
      <w:r w:rsidR="00AA0750" w:rsidRPr="005E3B24">
        <w:rPr>
          <w:rStyle w:val="Sprotnaopomba-sklic"/>
          <w:rFonts w:ascii="Calibri" w:hAnsi="Calibri"/>
          <w:sz w:val="22"/>
          <w:szCs w:val="22"/>
        </w:rPr>
        <w:footnoteReference w:id="9"/>
      </w:r>
      <w:r w:rsidR="00B85336" w:rsidRPr="005E3B24">
        <w:rPr>
          <w:rFonts w:ascii="Calibri" w:hAnsi="Calibri"/>
          <w:sz w:val="22"/>
          <w:szCs w:val="22"/>
        </w:rPr>
        <w:t>:</w:t>
      </w:r>
    </w:p>
    <w:p w14:paraId="514010A8" w14:textId="77777777" w:rsidR="003375A6" w:rsidRPr="003375A6" w:rsidRDefault="00417670" w:rsidP="005E3B24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28" w:name="_Hlk22035360"/>
      <w:r>
        <w:rPr>
          <w:rFonts w:ascii="Calibri" w:hAnsi="Calibri"/>
          <w:sz w:val="22"/>
          <w:szCs w:val="22"/>
        </w:rPr>
        <w:t xml:space="preserve">primarno bodo </w:t>
      </w:r>
      <w:r w:rsidR="005E3B24" w:rsidRPr="005E3B24">
        <w:rPr>
          <w:rFonts w:ascii="Calibri" w:hAnsi="Calibri"/>
          <w:sz w:val="22"/>
          <w:szCs w:val="22"/>
        </w:rPr>
        <w:t>izbran</w:t>
      </w:r>
      <w:r w:rsidR="00E05FCC">
        <w:rPr>
          <w:rFonts w:ascii="Calibri" w:hAnsi="Calibri"/>
          <w:sz w:val="22"/>
          <w:szCs w:val="22"/>
        </w:rPr>
        <w:t>i</w:t>
      </w:r>
      <w:r w:rsidR="00F606FC" w:rsidRPr="005E3B24">
        <w:rPr>
          <w:rFonts w:ascii="Calibri" w:hAnsi="Calibri"/>
          <w:sz w:val="22"/>
          <w:szCs w:val="22"/>
        </w:rPr>
        <w:t xml:space="preserve"> ponudnik</w:t>
      </w:r>
      <w:r w:rsidR="00E05FCC">
        <w:rPr>
          <w:rFonts w:ascii="Calibri" w:hAnsi="Calibri"/>
          <w:sz w:val="22"/>
          <w:szCs w:val="22"/>
        </w:rPr>
        <w:t>i</w:t>
      </w:r>
      <w:r w:rsidR="00F606FC" w:rsidRPr="005E3B24">
        <w:rPr>
          <w:rFonts w:ascii="Calibri" w:hAnsi="Calibri"/>
          <w:sz w:val="22"/>
          <w:szCs w:val="22"/>
        </w:rPr>
        <w:t xml:space="preserve">, ki </w:t>
      </w:r>
      <w:r w:rsidR="00E05FCC" w:rsidRPr="008C4CDA">
        <w:rPr>
          <w:rFonts w:ascii="Calibri" w:hAnsi="Calibri" w:cs="Calibri"/>
          <w:sz w:val="22"/>
          <w:szCs w:val="22"/>
        </w:rPr>
        <w:t>že imajo izkušnje z izvajanjem zavarovalniško medicinskih nadzorov za ZZZS</w:t>
      </w:r>
      <w:r w:rsidR="003375A6">
        <w:rPr>
          <w:rFonts w:ascii="Calibri" w:hAnsi="Calibri" w:cs="Calibri"/>
          <w:sz w:val="22"/>
          <w:szCs w:val="22"/>
        </w:rPr>
        <w:t>;</w:t>
      </w:r>
    </w:p>
    <w:p w14:paraId="6A98D98B" w14:textId="04DE9DA4" w:rsidR="009B564C" w:rsidRPr="009B564C" w:rsidRDefault="003375A6" w:rsidP="005E3B24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 </w:t>
      </w:r>
      <w:proofErr w:type="spellStart"/>
      <w:r>
        <w:rPr>
          <w:rFonts w:ascii="Calibri" w:hAnsi="Calibri" w:cs="Calibri"/>
          <w:sz w:val="22"/>
          <w:szCs w:val="22"/>
        </w:rPr>
        <w:t>priemru</w:t>
      </w:r>
      <w:proofErr w:type="spellEnd"/>
      <w:r>
        <w:rPr>
          <w:rFonts w:ascii="Calibri" w:hAnsi="Calibri" w:cs="Calibri"/>
          <w:sz w:val="22"/>
          <w:szCs w:val="22"/>
        </w:rPr>
        <w:t>, da naročnik po predhodni alineji ne bo mogel izbrati vseh treh ponudnikov</w:t>
      </w:r>
      <w:r>
        <w:rPr>
          <w:rStyle w:val="Sprotnaopomba-sklic"/>
          <w:rFonts w:ascii="Calibri" w:hAnsi="Calibri" w:cs="Calibri"/>
          <w:sz w:val="22"/>
          <w:szCs w:val="22"/>
        </w:rPr>
        <w:footnoteReference w:id="10"/>
      </w:r>
      <w:r w:rsidR="00E05FCC" w:rsidRPr="008C4CDA">
        <w:rPr>
          <w:rFonts w:ascii="Calibri" w:hAnsi="Calibri" w:cs="Calibri"/>
          <w:sz w:val="22"/>
          <w:szCs w:val="22"/>
        </w:rPr>
        <w:t>, pa imajo za preostala</w:t>
      </w:r>
      <w:r>
        <w:rPr>
          <w:rFonts w:ascii="Calibri" w:hAnsi="Calibri" w:cs="Calibri"/>
          <w:sz w:val="22"/>
          <w:szCs w:val="22"/>
        </w:rPr>
        <w:t xml:space="preserve"> mesta</w:t>
      </w:r>
      <w:r w:rsidR="00E05FCC" w:rsidRPr="008C4CDA">
        <w:rPr>
          <w:rFonts w:ascii="Calibri" w:hAnsi="Calibri" w:cs="Calibri"/>
          <w:sz w:val="22"/>
          <w:szCs w:val="22"/>
        </w:rPr>
        <w:t xml:space="preserve"> prednost ponudniki, ki so po izobrazbi zdravnik specialist družinske medicine, infektolog, urolog</w:t>
      </w:r>
      <w:r w:rsidR="009B564C">
        <w:rPr>
          <w:rFonts w:ascii="Calibri" w:hAnsi="Calibri" w:cs="Calibri"/>
          <w:sz w:val="22"/>
          <w:szCs w:val="22"/>
        </w:rPr>
        <w:t>;</w:t>
      </w:r>
    </w:p>
    <w:p w14:paraId="54728ED4" w14:textId="099C0D5F" w:rsidR="008F526B" w:rsidRPr="005E3B24" w:rsidRDefault="009B564C" w:rsidP="005E3B24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9B564C">
        <w:rPr>
          <w:rFonts w:ascii="Calibri" w:hAnsi="Calibri" w:cs="Calibri"/>
          <w:sz w:val="22"/>
          <w:szCs w:val="22"/>
        </w:rPr>
        <w:t xml:space="preserve">v </w:t>
      </w:r>
      <w:proofErr w:type="spellStart"/>
      <w:r w:rsidRPr="009B564C">
        <w:rPr>
          <w:rFonts w:ascii="Calibri" w:hAnsi="Calibri" w:cs="Calibri"/>
          <w:sz w:val="22"/>
          <w:szCs w:val="22"/>
        </w:rPr>
        <w:t>priemru</w:t>
      </w:r>
      <w:proofErr w:type="spellEnd"/>
      <w:r w:rsidRPr="009B564C">
        <w:rPr>
          <w:rFonts w:ascii="Calibri" w:hAnsi="Calibri" w:cs="Calibri"/>
          <w:sz w:val="22"/>
          <w:szCs w:val="22"/>
        </w:rPr>
        <w:t>, da naročnik po</w:t>
      </w:r>
      <w:r>
        <w:rPr>
          <w:rFonts w:ascii="Calibri" w:hAnsi="Calibri" w:cs="Calibri"/>
          <w:sz w:val="22"/>
          <w:szCs w:val="22"/>
        </w:rPr>
        <w:t xml:space="preserve"> obeh</w:t>
      </w:r>
      <w:r w:rsidRPr="009B564C">
        <w:rPr>
          <w:rFonts w:ascii="Calibri" w:hAnsi="Calibri" w:cs="Calibri"/>
          <w:sz w:val="22"/>
          <w:szCs w:val="22"/>
        </w:rPr>
        <w:t xml:space="preserve"> predhodni</w:t>
      </w:r>
      <w:r>
        <w:rPr>
          <w:rFonts w:ascii="Calibri" w:hAnsi="Calibri" w:cs="Calibri"/>
          <w:sz w:val="22"/>
          <w:szCs w:val="22"/>
        </w:rPr>
        <w:t>h</w:t>
      </w:r>
      <w:r w:rsidRPr="009B564C">
        <w:rPr>
          <w:rFonts w:ascii="Calibri" w:hAnsi="Calibri" w:cs="Calibri"/>
          <w:sz w:val="22"/>
          <w:szCs w:val="22"/>
        </w:rPr>
        <w:t xml:space="preserve"> alinej</w:t>
      </w:r>
      <w:r>
        <w:rPr>
          <w:rFonts w:ascii="Calibri" w:hAnsi="Calibri" w:cs="Calibri"/>
          <w:sz w:val="22"/>
          <w:szCs w:val="22"/>
        </w:rPr>
        <w:t>ah</w:t>
      </w:r>
      <w:r w:rsidRPr="009B564C">
        <w:rPr>
          <w:rFonts w:ascii="Calibri" w:hAnsi="Calibri" w:cs="Calibri"/>
          <w:sz w:val="22"/>
          <w:szCs w:val="22"/>
        </w:rPr>
        <w:t xml:space="preserve"> ne bo mogel izbrati vseh treh ponudnikov</w:t>
      </w:r>
      <w:r>
        <w:rPr>
          <w:rFonts w:ascii="Calibri" w:hAnsi="Calibri" w:cs="Calibri"/>
          <w:sz w:val="22"/>
          <w:szCs w:val="22"/>
          <w:vertAlign w:val="superscript"/>
        </w:rPr>
        <w:t>10</w:t>
      </w:r>
      <w:r w:rsidRPr="009B564C">
        <w:rPr>
          <w:rFonts w:ascii="Calibri" w:hAnsi="Calibri" w:cs="Calibri"/>
          <w:sz w:val="22"/>
          <w:szCs w:val="22"/>
        </w:rPr>
        <w:t xml:space="preserve"> , pa imajo za preostala mesta prednost ponudniki</w:t>
      </w:r>
      <w:r>
        <w:rPr>
          <w:rFonts w:ascii="Calibri" w:hAnsi="Calibri" w:cs="Calibri"/>
          <w:sz w:val="22"/>
          <w:szCs w:val="22"/>
        </w:rPr>
        <w:t>, ki bodo prej oddali prijavo</w:t>
      </w:r>
      <w:r w:rsidR="00E05FCC" w:rsidRPr="008C4CDA">
        <w:rPr>
          <w:rFonts w:ascii="Calibri" w:hAnsi="Calibri" w:cs="Calibri"/>
          <w:sz w:val="22"/>
          <w:szCs w:val="22"/>
        </w:rPr>
        <w:t>.</w:t>
      </w:r>
      <w:r w:rsidR="00F606FC" w:rsidRPr="005E3B24">
        <w:rPr>
          <w:rFonts w:ascii="Calibri" w:hAnsi="Calibri"/>
          <w:sz w:val="22"/>
          <w:szCs w:val="22"/>
        </w:rPr>
        <w:t xml:space="preserve"> </w:t>
      </w:r>
      <w:bookmarkEnd w:id="28"/>
    </w:p>
    <w:p w14:paraId="3FBA27C7" w14:textId="39EE29CE" w:rsidR="00142AF1" w:rsidRPr="005E3B24" w:rsidRDefault="00142AF1" w:rsidP="00410A0F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5E3B24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</w:t>
      </w:r>
      <w:r w:rsidR="00410A0F" w:rsidRPr="005E3B24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1"/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>, če ima naročni</w:t>
      </w:r>
      <w:r w:rsidR="00EB52C7" w:rsidRPr="005E3B24">
        <w:rPr>
          <w:rFonts w:asciiTheme="minorHAnsi" w:hAnsiTheme="minorHAnsi"/>
          <w:color w:val="000000" w:themeColor="text1"/>
          <w:sz w:val="22"/>
          <w:szCs w:val="22"/>
        </w:rPr>
        <w:t>k</w:t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 </w:t>
      </w:r>
      <w:r w:rsidR="00410A0F" w:rsidRPr="005E3B24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2"/>
      </w:r>
      <w:r w:rsidRPr="005E3B24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6FD951D" w14:textId="2945563F" w:rsidR="00AD00B7" w:rsidRPr="00EB52C7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5E3B24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EB52C7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EB52C7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B52C7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EB52C7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EB52C7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EB52C7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EB52C7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7005AA3C" w:rsidR="00DC5C35" w:rsidRPr="00EB52C7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B00627" w:rsidRPr="00EB52C7">
        <w:rPr>
          <w:rFonts w:asciiTheme="minorHAnsi" w:hAnsiTheme="minorHAnsi"/>
          <w:sz w:val="22"/>
          <w:szCs w:val="22"/>
        </w:rPr>
        <w:t xml:space="preserve"> bo </w:t>
      </w:r>
      <w:r w:rsidR="000558CE" w:rsidRPr="00EB52C7">
        <w:rPr>
          <w:rFonts w:asciiTheme="minorHAnsi" w:hAnsiTheme="minorHAnsi"/>
          <w:sz w:val="22"/>
          <w:szCs w:val="22"/>
        </w:rPr>
        <w:t>z izbrani</w:t>
      </w:r>
      <w:r w:rsidR="00A01E42">
        <w:rPr>
          <w:rFonts w:asciiTheme="minorHAnsi" w:hAnsiTheme="minorHAnsi"/>
          <w:sz w:val="22"/>
          <w:szCs w:val="22"/>
        </w:rPr>
        <w:t>mi</w:t>
      </w:r>
      <w:r w:rsidR="00B00627" w:rsidRPr="00EB52C7">
        <w:rPr>
          <w:rFonts w:asciiTheme="minorHAnsi" w:hAnsiTheme="minorHAnsi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0558C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EB52C7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EB52C7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70F3D534" w:rsidR="002F420E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V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 xml:space="preserve"> sklenjenih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pogodbah, ne bo opredeljene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9" w:name="_Hlk56596937"/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EB52C7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9"/>
    </w:p>
    <w:p w14:paraId="74F275BE" w14:textId="284184A8" w:rsidR="00DC5C35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0" w:name="_Hlk55829744"/>
      <w:r w:rsidRPr="00EB52C7">
        <w:rPr>
          <w:rFonts w:asciiTheme="minorHAnsi" w:hAnsiTheme="minorHAnsi"/>
          <w:color w:val="000000" w:themeColor="text1"/>
          <w:sz w:val="22"/>
          <w:szCs w:val="22"/>
        </w:rPr>
        <w:t>števil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>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30"/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števil</w:t>
      </w:r>
      <w:r w:rsidR="00A01E42">
        <w:rPr>
          <w:rFonts w:asciiTheme="minorHAnsi" w:hAnsiTheme="minorHAnsi"/>
          <w:bCs/>
          <w:color w:val="000000" w:themeColor="text1"/>
          <w:sz w:val="22"/>
          <w:szCs w:val="22"/>
        </w:rPr>
        <w:t>o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ponudnikov, ki bodo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ah</w:t>
      </w:r>
      <w:r w:rsidR="00A01E42" w:rsidRPr="00A01E4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A01E42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 izvedbenega kadra</w:t>
      </w:r>
      <w:r w:rsidR="00A01E42">
        <w:rPr>
          <w:rFonts w:asciiTheme="minorHAnsi" w:hAnsiTheme="minorHAnsi"/>
          <w:bCs/>
          <w:color w:val="000000" w:themeColor="text1"/>
          <w:sz w:val="22"/>
          <w:szCs w:val="22"/>
        </w:rPr>
        <w:t>,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6E54C326" w14:textId="4F146585" w:rsidR="008825F1" w:rsidRPr="00EB52C7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Pogodb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A08E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sklep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na podlagi priložen</w:t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vzorc</w:t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 xml:space="preserve">a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85E5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3"/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1E34A07" w14:textId="00618E13" w:rsidR="00CC390B" w:rsidRPr="00EB52C7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Izbrani </w:t>
      </w:r>
      <w:r w:rsidR="001149E8">
        <w:rPr>
          <w:rFonts w:ascii="Calibri" w:hAnsi="Calibri" w:cs="Calibri"/>
          <w:sz w:val="22"/>
          <w:szCs w:val="22"/>
        </w:rPr>
        <w:t>p</w:t>
      </w:r>
      <w:r w:rsidRPr="00EB52C7">
        <w:rPr>
          <w:rFonts w:ascii="Calibri" w:hAnsi="Calibri" w:cs="Calibri"/>
          <w:sz w:val="22"/>
          <w:szCs w:val="22"/>
        </w:rPr>
        <w:t>onudnik, ki bo z ZZZS sklenil pogodb</w:t>
      </w:r>
      <w:r w:rsidR="00185E51"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>, lahko v ča</w:t>
      </w:r>
      <w:r w:rsidR="00CC390B" w:rsidRPr="00EB52C7">
        <w:rPr>
          <w:rFonts w:ascii="Calibri" w:hAnsi="Calibri" w:cs="Calibri"/>
          <w:sz w:val="22"/>
          <w:szCs w:val="22"/>
        </w:rPr>
        <w:t xml:space="preserve">su </w:t>
      </w:r>
      <w:r w:rsidRPr="00EB52C7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EB52C7">
        <w:rPr>
          <w:rFonts w:ascii="Calibri" w:hAnsi="Calibri" w:cs="Calibri"/>
          <w:sz w:val="22"/>
          <w:szCs w:val="22"/>
        </w:rPr>
        <w:t>. Navedeno velja zgolj za naslednje prehode:</w:t>
      </w:r>
    </w:p>
    <w:p w14:paraId="38FDA2CF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s.p.) v pogodbo za fizične osebe;</w:t>
      </w:r>
    </w:p>
    <w:p w14:paraId="755BC34D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s.p.);</w:t>
      </w:r>
    </w:p>
    <w:p w14:paraId="5C605496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lastRenderedPageBreak/>
        <w:t>za vse primere univerzalnega pravnega nasledstva.</w:t>
      </w:r>
    </w:p>
    <w:p w14:paraId="36258E2E" w14:textId="46601C97" w:rsidR="00C33D50" w:rsidRPr="00417670" w:rsidRDefault="00E4188D" w:rsidP="00417670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  <w:bookmarkEnd w:id="26"/>
    </w:p>
    <w:p w14:paraId="5923FC22" w14:textId="77777777" w:rsidR="00E075FA" w:rsidRPr="00EB52C7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1C0D2F8A" w:rsidR="0003306A" w:rsidRPr="00EB52C7" w:rsidRDefault="00410A0F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Generalni direktor</w:t>
      </w:r>
    </w:p>
    <w:p w14:paraId="296E87AC" w14:textId="0A519FE6" w:rsidR="006B2E69" w:rsidRPr="00EB52C7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B52C7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B52C7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05A1D9A" w:rsidR="00061C0B" w:rsidRPr="00EB52C7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="00410A0F">
        <w:rPr>
          <w:rFonts w:ascii="Calibri" w:hAnsi="Calibri" w:cs="Calibri"/>
          <w:color w:val="000000" w:themeColor="text1"/>
          <w:sz w:val="22"/>
          <w:szCs w:val="22"/>
        </w:rPr>
        <w:t>mag. Robert Ljoljo</w:t>
      </w:r>
    </w:p>
    <w:p w14:paraId="7C98F3AD" w14:textId="77777777" w:rsidR="008F526B" w:rsidRPr="00EB52C7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EB52C7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EB52C7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="004B7780" w:rsidRPr="00EB52C7">
        <w:rPr>
          <w:rFonts w:ascii="Calibri" w:hAnsi="Calibri" w:cs="Calibri"/>
          <w:color w:val="000000" w:themeColor="text1"/>
          <w:sz w:val="20"/>
          <w:szCs w:val="20"/>
        </w:rPr>
        <w:t>S-1 »Prijava«</w:t>
      </w:r>
    </w:p>
    <w:p w14:paraId="758330A1" w14:textId="44ED27C5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S-2 »Sklep«</w:t>
      </w:r>
    </w:p>
    <w:p w14:paraId="29B8E9F1" w14:textId="7531F2AD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E5DE333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</w:p>
    <w:sectPr w:rsidR="004B7780" w:rsidRPr="006A572D" w:rsidSect="003375A6">
      <w:headerReference w:type="default" r:id="rId14"/>
      <w:footerReference w:type="default" r:id="rId15"/>
      <w:pgSz w:w="11907" w:h="16834" w:code="9"/>
      <w:pgMar w:top="1418" w:right="1275" w:bottom="851" w:left="1276" w:header="851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3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5">
    <w:p w14:paraId="5B5A104B" w14:textId="77777777" w:rsidR="001273B1" w:rsidRPr="002E5AE2" w:rsidRDefault="001273B1" w:rsidP="001273B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6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bookmarkStart w:id="17" w:name="_Hlk178938913"/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</w:t>
      </w:r>
      <w:bookmarkEnd w:id="17"/>
      <w:r w:rsidR="00714435" w:rsidRP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7">
    <w:p w14:paraId="44F6B8E6" w14:textId="77777777" w:rsidR="00DD77D6" w:rsidRPr="00B45C9C" w:rsidRDefault="00DD77D6" w:rsidP="00DD77D6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 zahtevana v predmetnem obrazcu, poglavje II. POGOJI ZA SODELOVANJE, seveda če naročnik z njimi še ne razpolaga</w:t>
      </w:r>
    </w:p>
  </w:footnote>
  <w:footnote w:id="8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5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5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9">
    <w:p w14:paraId="1663A32B" w14:textId="44B8629A" w:rsidR="00AA0750" w:rsidRPr="009B564C" w:rsidRDefault="00AA0750" w:rsidP="00EB3C47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</w:t>
      </w:r>
      <w:r w:rsidRPr="009B564C">
        <w:rPr>
          <w:rFonts w:ascii="Calibri" w:hAnsi="Calibri" w:cs="Calibri"/>
          <w:sz w:val="18"/>
          <w:szCs w:val="18"/>
        </w:rPr>
        <w:t>Če je ponudnik oseba z registrirano dejavnostjo, ki za izvajanje naročila ponudi drug izvedbeni kader, mora prednostno pravilo izpolnjevati ta kader.</w:t>
      </w:r>
    </w:p>
  </w:footnote>
  <w:footnote w:id="10">
    <w:p w14:paraId="6F733474" w14:textId="598085AF" w:rsidR="003375A6" w:rsidRPr="009B564C" w:rsidRDefault="003375A6">
      <w:pPr>
        <w:pStyle w:val="Sprotnaopomba-besedilo"/>
        <w:rPr>
          <w:rFonts w:ascii="Calibri" w:hAnsi="Calibri" w:cs="Calibri"/>
        </w:rPr>
      </w:pPr>
      <w:r w:rsidRPr="009B564C">
        <w:rPr>
          <w:rStyle w:val="Sprotnaopomba-sklic"/>
          <w:rFonts w:ascii="Calibri" w:hAnsi="Calibri" w:cs="Calibri"/>
        </w:rPr>
        <w:footnoteRef/>
      </w:r>
      <w:r w:rsidRPr="009B564C">
        <w:rPr>
          <w:rFonts w:ascii="Calibri" w:hAnsi="Calibri" w:cs="Calibri"/>
        </w:rPr>
        <w:t xml:space="preserve"> </w:t>
      </w:r>
      <w:r w:rsidRPr="009B564C">
        <w:rPr>
          <w:rFonts w:ascii="Calibri" w:hAnsi="Calibri" w:cs="Calibri"/>
          <w:sz w:val="18"/>
          <w:szCs w:val="18"/>
        </w:rPr>
        <w:t xml:space="preserve">Je le-teh še vedno več </w:t>
      </w:r>
    </w:p>
  </w:footnote>
  <w:footnote w:id="11">
    <w:p w14:paraId="313292A2" w14:textId="555B51F7" w:rsidR="00410A0F" w:rsidRPr="009B564C" w:rsidRDefault="00410A0F" w:rsidP="00410A0F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9B564C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9B564C">
        <w:rPr>
          <w:rFonts w:ascii="Calibri" w:hAnsi="Calibri" w:cs="Calibri"/>
          <w:sz w:val="18"/>
          <w:szCs w:val="18"/>
        </w:rPr>
        <w:t xml:space="preserve"> Tudi če ni prijavljenih toliko ponudnikov, kot jih ima naročnik namen izbrati.</w:t>
      </w:r>
    </w:p>
  </w:footnote>
  <w:footnote w:id="12">
    <w:p w14:paraId="03540567" w14:textId="77777777" w:rsidR="00410A0F" w:rsidRPr="009B564C" w:rsidRDefault="00410A0F" w:rsidP="00410A0F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9B564C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9B564C">
        <w:rPr>
          <w:rFonts w:ascii="Calibri" w:hAnsi="Calibri" w:cs="Calibri"/>
          <w:sz w:val="18"/>
          <w:szCs w:val="18"/>
        </w:rPr>
        <w:t xml:space="preserve"> Kot so:</w:t>
      </w:r>
    </w:p>
    <w:p w14:paraId="7D6E399C" w14:textId="07026E74" w:rsidR="00410A0F" w:rsidRPr="00410A0F" w:rsidRDefault="00410A0F" w:rsidP="00410A0F">
      <w:pPr>
        <w:pStyle w:val="Sprotnaopomba-besedilo"/>
        <w:ind w:firstLine="720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Fonts w:asciiTheme="minorHAnsi" w:hAnsiTheme="minorHAnsi" w:cstheme="minorHAnsi"/>
          <w:sz w:val="18"/>
          <w:szCs w:val="18"/>
        </w:rPr>
        <w:t>- nesklenitev pogodbe z naročnikom, po prejemu obvestila o izberi, zaradi razlogov na strani ponudnika ali,</w:t>
      </w:r>
    </w:p>
    <w:p w14:paraId="08A50385" w14:textId="4BDD54BC" w:rsidR="00410A0F" w:rsidRPr="00410A0F" w:rsidRDefault="00410A0F" w:rsidP="00410A0F">
      <w:pPr>
        <w:pStyle w:val="Sprotnaopomba-besedilo"/>
        <w:ind w:firstLine="720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Fonts w:asciiTheme="minorHAnsi" w:hAnsiTheme="minorHAnsi" w:cstheme="minorHAnsi"/>
          <w:sz w:val="18"/>
          <w:szCs w:val="18"/>
        </w:rPr>
        <w:t xml:space="preserve">- nezmožnost upravljanja storitev po sklenjeni pogodbi z naročnikom, zaradi razlogov na </w:t>
      </w:r>
      <w:proofErr w:type="spellStart"/>
      <w:r w:rsidRPr="00410A0F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r w:rsidRPr="00410A0F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73645D5B" w14:textId="35C49A13" w:rsidR="00410A0F" w:rsidRDefault="00410A0F" w:rsidP="00410A0F">
      <w:pPr>
        <w:pStyle w:val="Sprotnaopomba-besedilo"/>
        <w:ind w:firstLine="720"/>
        <w:jc w:val="both"/>
      </w:pPr>
      <w:r w:rsidRPr="00410A0F">
        <w:rPr>
          <w:rFonts w:asciiTheme="minorHAnsi" w:hAnsiTheme="minorHAnsi" w:cstheme="minorHAnsi"/>
          <w:sz w:val="18"/>
          <w:szCs w:val="18"/>
        </w:rPr>
        <w:t>- odstop od pogodbe s strani naročnika</w:t>
      </w:r>
    </w:p>
  </w:footnote>
  <w:footnote w:id="13">
    <w:p w14:paraId="75EC2B90" w14:textId="77777777" w:rsidR="00185E51" w:rsidRPr="00F62E11" w:rsidRDefault="00185E51" w:rsidP="00185E5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C472C8D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D0612"/>
    <w:multiLevelType w:val="hybridMultilevel"/>
    <w:tmpl w:val="68447994"/>
    <w:lvl w:ilvl="0" w:tplc="E3D85AB6">
      <w:start w:val="17"/>
      <w:numFmt w:val="bullet"/>
      <w:lvlText w:val="-"/>
      <w:lvlJc w:val="left"/>
      <w:pPr>
        <w:ind w:left="1211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6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7"/>
  </w:num>
  <w:num w:numId="2" w16cid:durableId="1561556896">
    <w:abstractNumId w:val="1"/>
  </w:num>
  <w:num w:numId="3" w16cid:durableId="727269447">
    <w:abstractNumId w:val="41"/>
  </w:num>
  <w:num w:numId="4" w16cid:durableId="1223759863">
    <w:abstractNumId w:val="27"/>
  </w:num>
  <w:num w:numId="5" w16cid:durableId="1972511731">
    <w:abstractNumId w:val="18"/>
  </w:num>
  <w:num w:numId="6" w16cid:durableId="1554806972">
    <w:abstractNumId w:val="29"/>
  </w:num>
  <w:num w:numId="7" w16cid:durableId="1783572065">
    <w:abstractNumId w:val="19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2"/>
  </w:num>
  <w:num w:numId="11" w16cid:durableId="14774660">
    <w:abstractNumId w:val="20"/>
  </w:num>
  <w:num w:numId="12" w16cid:durableId="1568372321">
    <w:abstractNumId w:val="38"/>
  </w:num>
  <w:num w:numId="13" w16cid:durableId="1126385721">
    <w:abstractNumId w:val="22"/>
  </w:num>
  <w:num w:numId="14" w16cid:durableId="833034070">
    <w:abstractNumId w:val="39"/>
  </w:num>
  <w:num w:numId="15" w16cid:durableId="1992560177">
    <w:abstractNumId w:val="33"/>
  </w:num>
  <w:num w:numId="16" w16cid:durableId="272833823">
    <w:abstractNumId w:val="11"/>
  </w:num>
  <w:num w:numId="17" w16cid:durableId="637539619">
    <w:abstractNumId w:val="31"/>
  </w:num>
  <w:num w:numId="18" w16cid:durableId="773551049">
    <w:abstractNumId w:val="17"/>
  </w:num>
  <w:num w:numId="19" w16cid:durableId="2061859373">
    <w:abstractNumId w:val="23"/>
  </w:num>
  <w:num w:numId="20" w16cid:durableId="1999308869">
    <w:abstractNumId w:val="32"/>
  </w:num>
  <w:num w:numId="21" w16cid:durableId="220093760">
    <w:abstractNumId w:val="30"/>
  </w:num>
  <w:num w:numId="22" w16cid:durableId="42028871">
    <w:abstractNumId w:val="2"/>
  </w:num>
  <w:num w:numId="23" w16cid:durableId="528303118">
    <w:abstractNumId w:val="26"/>
  </w:num>
  <w:num w:numId="24" w16cid:durableId="1339504183">
    <w:abstractNumId w:val="36"/>
  </w:num>
  <w:num w:numId="25" w16cid:durableId="2044093050">
    <w:abstractNumId w:val="24"/>
  </w:num>
  <w:num w:numId="26" w16cid:durableId="611671884">
    <w:abstractNumId w:val="8"/>
  </w:num>
  <w:num w:numId="27" w16cid:durableId="1473715469">
    <w:abstractNumId w:val="28"/>
  </w:num>
  <w:num w:numId="28" w16cid:durableId="29764754">
    <w:abstractNumId w:val="34"/>
  </w:num>
  <w:num w:numId="29" w16cid:durableId="383062101">
    <w:abstractNumId w:val="5"/>
  </w:num>
  <w:num w:numId="30" w16cid:durableId="559436511">
    <w:abstractNumId w:val="13"/>
  </w:num>
  <w:num w:numId="31" w16cid:durableId="1788743038">
    <w:abstractNumId w:val="21"/>
  </w:num>
  <w:num w:numId="32" w16cid:durableId="1530870340">
    <w:abstractNumId w:val="37"/>
  </w:num>
  <w:num w:numId="33" w16cid:durableId="519854138">
    <w:abstractNumId w:val="14"/>
  </w:num>
  <w:num w:numId="34" w16cid:durableId="1827622323">
    <w:abstractNumId w:val="25"/>
  </w:num>
  <w:num w:numId="35" w16cid:durableId="1729452728">
    <w:abstractNumId w:val="16"/>
  </w:num>
  <w:num w:numId="36" w16cid:durableId="1584876107">
    <w:abstractNumId w:val="10"/>
  </w:num>
  <w:num w:numId="37" w16cid:durableId="1186481695">
    <w:abstractNumId w:val="15"/>
  </w:num>
  <w:num w:numId="38" w16cid:durableId="1372077763">
    <w:abstractNumId w:val="9"/>
  </w:num>
  <w:num w:numId="39" w16cid:durableId="631131888">
    <w:abstractNumId w:val="40"/>
  </w:num>
  <w:num w:numId="40" w16cid:durableId="1873884278">
    <w:abstractNumId w:val="35"/>
  </w:num>
  <w:num w:numId="41" w16cid:durableId="1634939493">
    <w:abstractNumId w:val="0"/>
  </w:num>
  <w:num w:numId="42" w16cid:durableId="133904211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968"/>
    <w:rsid w:val="00027A00"/>
    <w:rsid w:val="00027F18"/>
    <w:rsid w:val="000300C6"/>
    <w:rsid w:val="000304A7"/>
    <w:rsid w:val="0003306A"/>
    <w:rsid w:val="000357C2"/>
    <w:rsid w:val="00035C67"/>
    <w:rsid w:val="00036F7D"/>
    <w:rsid w:val="00042C58"/>
    <w:rsid w:val="0004384A"/>
    <w:rsid w:val="000444FE"/>
    <w:rsid w:val="00046AAC"/>
    <w:rsid w:val="00046E46"/>
    <w:rsid w:val="00047696"/>
    <w:rsid w:val="00050910"/>
    <w:rsid w:val="000517BB"/>
    <w:rsid w:val="000554A5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0992"/>
    <w:rsid w:val="00081329"/>
    <w:rsid w:val="0008372C"/>
    <w:rsid w:val="0008381C"/>
    <w:rsid w:val="00084028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AE6"/>
    <w:rsid w:val="000E4E15"/>
    <w:rsid w:val="000E52F1"/>
    <w:rsid w:val="000E6840"/>
    <w:rsid w:val="000E7ED8"/>
    <w:rsid w:val="000F2959"/>
    <w:rsid w:val="000F4C4A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49E8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273B1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4688D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5E51"/>
    <w:rsid w:val="00186921"/>
    <w:rsid w:val="00187B49"/>
    <w:rsid w:val="0019116F"/>
    <w:rsid w:val="00195066"/>
    <w:rsid w:val="0019597C"/>
    <w:rsid w:val="00196CFD"/>
    <w:rsid w:val="001971A6"/>
    <w:rsid w:val="001A1755"/>
    <w:rsid w:val="001A1A5E"/>
    <w:rsid w:val="001A318B"/>
    <w:rsid w:val="001A36A0"/>
    <w:rsid w:val="001A4628"/>
    <w:rsid w:val="001A4C7F"/>
    <w:rsid w:val="001A58B9"/>
    <w:rsid w:val="001A6710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E4626"/>
    <w:rsid w:val="001F1478"/>
    <w:rsid w:val="001F208C"/>
    <w:rsid w:val="001F2EE0"/>
    <w:rsid w:val="001F4165"/>
    <w:rsid w:val="001F4D45"/>
    <w:rsid w:val="001F5973"/>
    <w:rsid w:val="001F5C93"/>
    <w:rsid w:val="001F5FF0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65A77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562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5A6"/>
    <w:rsid w:val="00337DC2"/>
    <w:rsid w:val="0034095E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4A0D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0A0F"/>
    <w:rsid w:val="00415215"/>
    <w:rsid w:val="00415700"/>
    <w:rsid w:val="0041767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E89"/>
    <w:rsid w:val="0048407A"/>
    <w:rsid w:val="0048518A"/>
    <w:rsid w:val="004944B7"/>
    <w:rsid w:val="0049688F"/>
    <w:rsid w:val="004976DD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2F7F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2913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B3D"/>
    <w:rsid w:val="005B0C64"/>
    <w:rsid w:val="005B230B"/>
    <w:rsid w:val="005B3029"/>
    <w:rsid w:val="005B3A06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B24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40ED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025A"/>
    <w:rsid w:val="006F26B9"/>
    <w:rsid w:val="006F358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B3D"/>
    <w:rsid w:val="00787F09"/>
    <w:rsid w:val="00795E1B"/>
    <w:rsid w:val="00795F59"/>
    <w:rsid w:val="00796F51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3F17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38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B564C"/>
    <w:rsid w:val="009C0373"/>
    <w:rsid w:val="009C08A3"/>
    <w:rsid w:val="009C1490"/>
    <w:rsid w:val="009C1D22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6AD1"/>
    <w:rsid w:val="009F7A4C"/>
    <w:rsid w:val="00A00B73"/>
    <w:rsid w:val="00A00C46"/>
    <w:rsid w:val="00A00E68"/>
    <w:rsid w:val="00A00EE9"/>
    <w:rsid w:val="00A01385"/>
    <w:rsid w:val="00A01E42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4F44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530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3E44"/>
    <w:rsid w:val="00B34F80"/>
    <w:rsid w:val="00B36381"/>
    <w:rsid w:val="00B3710F"/>
    <w:rsid w:val="00B41190"/>
    <w:rsid w:val="00B4125F"/>
    <w:rsid w:val="00B42969"/>
    <w:rsid w:val="00B44D97"/>
    <w:rsid w:val="00B44E06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2D83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2C5F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054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57C"/>
    <w:rsid w:val="00C73BD6"/>
    <w:rsid w:val="00C73C6C"/>
    <w:rsid w:val="00C755FD"/>
    <w:rsid w:val="00C758DE"/>
    <w:rsid w:val="00C827CD"/>
    <w:rsid w:val="00C84116"/>
    <w:rsid w:val="00C8413D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2805"/>
    <w:rsid w:val="00D15731"/>
    <w:rsid w:val="00D1622E"/>
    <w:rsid w:val="00D2014C"/>
    <w:rsid w:val="00D20A1E"/>
    <w:rsid w:val="00D225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3785"/>
    <w:rsid w:val="00D440A8"/>
    <w:rsid w:val="00D458A4"/>
    <w:rsid w:val="00D47574"/>
    <w:rsid w:val="00D5580D"/>
    <w:rsid w:val="00D55C6C"/>
    <w:rsid w:val="00D60004"/>
    <w:rsid w:val="00D60008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27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7D6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318"/>
    <w:rsid w:val="00E00DB4"/>
    <w:rsid w:val="00E02BBF"/>
    <w:rsid w:val="00E05FCC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43D"/>
    <w:rsid w:val="00E54B79"/>
    <w:rsid w:val="00E5515B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52C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0C8B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4BF5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5CE8"/>
    <w:rsid w:val="00FC6362"/>
    <w:rsid w:val="00FD0970"/>
    <w:rsid w:val="00FD3A97"/>
    <w:rsid w:val="00FD4474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81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2F3562"/>
    <w:rPr>
      <w:rFonts w:ascii="Arial" w:hAnsi="Arial" w:cs="Arial"/>
      <w:b/>
      <w:smallCaps/>
      <w:kern w:val="28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72</TotalTime>
  <Pages>5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9180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11</cp:revision>
  <cp:lastPrinted>2024-08-28T12:10:00Z</cp:lastPrinted>
  <dcterms:created xsi:type="dcterms:W3CDTF">2025-12-15T07:27:00Z</dcterms:created>
  <dcterms:modified xsi:type="dcterms:W3CDTF">2026-01-14T10:23:00Z</dcterms:modified>
</cp:coreProperties>
</file>